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B2D7686" w14:textId="7DBFD95B" w:rsidR="00045A13" w:rsidRPr="00542FBA" w:rsidRDefault="00196736" w:rsidP="00E5673B">
      <w:pPr>
        <w:spacing w:after="160" w:line="259" w:lineRule="auto"/>
      </w:pPr>
      <w:r>
        <w:rPr>
          <w:noProof/>
        </w:rPr>
        <w:drawing>
          <wp:anchor distT="0" distB="0" distL="114300" distR="114300" simplePos="0" relativeHeight="251658242" behindDoc="1" locked="0" layoutInCell="1" allowOverlap="1" wp14:anchorId="26908CA9" wp14:editId="3F0D11AF">
            <wp:simplePos x="0" y="0"/>
            <wp:positionH relativeFrom="column">
              <wp:posOffset>-431800</wp:posOffset>
            </wp:positionH>
            <wp:positionV relativeFrom="paragraph">
              <wp:posOffset>368300</wp:posOffset>
            </wp:positionV>
            <wp:extent cx="6822440" cy="4720590"/>
            <wp:effectExtent l="0" t="0" r="0" b="3810"/>
            <wp:wrapTight wrapText="bothSides">
              <wp:wrapPolygon edited="0">
                <wp:start x="0" y="0"/>
                <wp:lineTo x="0" y="21530"/>
                <wp:lineTo x="21532" y="21530"/>
                <wp:lineTo x="21532" y="0"/>
                <wp:lineTo x="0" y="0"/>
              </wp:wrapPolygon>
            </wp:wrapTight>
            <wp:docPr id="391892261" name="Bild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892261" name="Bilde 391892261"/>
                    <pic:cNvPicPr/>
                  </pic:nvPicPr>
                  <pic:blipFill rotWithShape="1">
                    <a:blip r:embed="rId12" cstate="print">
                      <a:extLst>
                        <a:ext uri="{28A0092B-C50C-407E-A947-70E740481C1C}">
                          <a14:useLocalDpi xmlns:a14="http://schemas.microsoft.com/office/drawing/2010/main" val="0"/>
                        </a:ext>
                      </a:extLst>
                    </a:blip>
                    <a:srcRect l="29922" t="22043" b="13299"/>
                    <a:stretch>
                      <a:fillRect/>
                    </a:stretch>
                  </pic:blipFill>
                  <pic:spPr bwMode="auto">
                    <a:xfrm>
                      <a:off x="0" y="0"/>
                      <a:ext cx="6822440" cy="472059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A4500">
        <w:rPr>
          <w:noProof/>
        </w:rPr>
        <w:drawing>
          <wp:anchor distT="0" distB="0" distL="114300" distR="114300" simplePos="0" relativeHeight="251658240" behindDoc="0" locked="0" layoutInCell="1" allowOverlap="1" wp14:anchorId="68420450" wp14:editId="17565D9A">
            <wp:simplePos x="0" y="0"/>
            <wp:positionH relativeFrom="column">
              <wp:posOffset>-808990</wp:posOffset>
            </wp:positionH>
            <wp:positionV relativeFrom="paragraph">
              <wp:posOffset>-821690</wp:posOffset>
            </wp:positionV>
            <wp:extent cx="7543800" cy="10668000"/>
            <wp:effectExtent l="0" t="0" r="0" b="0"/>
            <wp:wrapNone/>
            <wp:docPr id="1243936460"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3936460" name="Bilde 1243936460"/>
                    <pic:cNvPicPr>
                      <a:picLocks noChangeAspect="1"/>
                    </pic:cNvPicPr>
                  </pic:nvPicPr>
                  <pic:blipFill>
                    <a:blip r:embed="rId13"/>
                    <a:srcRect/>
                    <a:stretch>
                      <a:fillRect/>
                    </a:stretch>
                  </pic:blipFill>
                  <pic:spPr bwMode="auto">
                    <a:xfrm>
                      <a:off x="0" y="0"/>
                      <a:ext cx="7543800" cy="10668000"/>
                    </a:xfrm>
                    <a:prstGeom prst="rect">
                      <a:avLst/>
                    </a:prstGeom>
                  </pic:spPr>
                </pic:pic>
              </a:graphicData>
            </a:graphic>
          </wp:anchor>
        </w:drawing>
      </w:r>
      <w:r w:rsidR="00E5673B" w:rsidRPr="00542FBA">
        <w:rPr>
          <w:noProof/>
        </w:rPr>
        <mc:AlternateContent>
          <mc:Choice Requires="wps">
            <w:drawing>
              <wp:anchor distT="45720" distB="45720" distL="114300" distR="114300" simplePos="0" relativeHeight="251658241" behindDoc="0" locked="0" layoutInCell="1" allowOverlap="1" wp14:anchorId="5EE89CB8" wp14:editId="67518FF8">
                <wp:simplePos x="0" y="0"/>
                <wp:positionH relativeFrom="column">
                  <wp:posOffset>-323215</wp:posOffset>
                </wp:positionH>
                <wp:positionV relativeFrom="paragraph">
                  <wp:posOffset>5474335</wp:posOffset>
                </wp:positionV>
                <wp:extent cx="4298950" cy="1404620"/>
                <wp:effectExtent l="0" t="0" r="0" b="1905"/>
                <wp:wrapSquare wrapText="bothSides"/>
                <wp:docPr id="217" name="Tekstboks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98950" cy="140462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5D191A7B" w14:textId="77777777" w:rsidR="00E5673B" w:rsidRPr="00E5673B" w:rsidRDefault="00E5673B" w:rsidP="00E5673B">
                            <w:pPr>
                              <w:pStyle w:val="Tittel"/>
                              <w:rPr>
                                <w:rFonts w:ascii="Oslo Sans Office" w:hAnsi="Oslo Sans Office"/>
                                <w:b/>
                                <w:bCs/>
                                <w:color w:val="FFFFFF" w:themeColor="background1"/>
                                <w:sz w:val="48"/>
                                <w:szCs w:val="48"/>
                              </w:rPr>
                            </w:pPr>
                            <w:r w:rsidRPr="00E5673B">
                              <w:rPr>
                                <w:rFonts w:ascii="Oslo Sans Office" w:hAnsi="Oslo Sans Office"/>
                                <w:b/>
                                <w:bCs/>
                                <w:color w:val="FFFFFF" w:themeColor="background1"/>
                                <w:sz w:val="48"/>
                                <w:szCs w:val="48"/>
                              </w:rPr>
                              <w:t>Kravspesifikasjon</w:t>
                            </w:r>
                          </w:p>
                          <w:p w14:paraId="2719BCD9" w14:textId="7F43B37D" w:rsidR="00E5673B" w:rsidRPr="00786EEC" w:rsidRDefault="006B20F8" w:rsidP="00E5673B">
                            <w:pPr>
                              <w:spacing w:after="160" w:line="259" w:lineRule="auto"/>
                              <w:rPr>
                                <w:rFonts w:ascii="Oslo Sans Office" w:hAnsi="Oslo Sans Office"/>
                                <w:color w:val="FFFFFF" w:themeColor="background1"/>
                                <w:sz w:val="28"/>
                              </w:rPr>
                            </w:pPr>
                            <w:r>
                              <w:rPr>
                                <w:rFonts w:ascii="Oslo Sans Office" w:hAnsi="Oslo Sans Office"/>
                                <w:color w:val="FFFFFF" w:themeColor="background1"/>
                                <w:sz w:val="40"/>
                                <w:szCs w:val="42"/>
                              </w:rPr>
                              <w:br/>
                            </w:r>
                            <w:r w:rsidRPr="004F62A8">
                              <w:rPr>
                                <w:b/>
                                <w:bCs/>
                                <w:color w:val="FFFFFF" w:themeColor="background1"/>
                                <w:sz w:val="36"/>
                                <w:szCs w:val="36"/>
                              </w:rPr>
                              <w:t xml:space="preserve">Deloppdrag </w:t>
                            </w:r>
                            <w:r>
                              <w:rPr>
                                <w:b/>
                                <w:bCs/>
                                <w:color w:val="FFFFFF" w:themeColor="background1"/>
                                <w:sz w:val="36"/>
                                <w:szCs w:val="36"/>
                              </w:rPr>
                              <w:t>2</w:t>
                            </w:r>
                            <w:r w:rsidR="00E5673B" w:rsidRPr="00786EEC">
                              <w:rPr>
                                <w:rFonts w:ascii="Oslo Sans Office" w:hAnsi="Oslo Sans Office"/>
                                <w:color w:val="FFFFFF" w:themeColor="background1"/>
                                <w:sz w:val="40"/>
                                <w:szCs w:val="42"/>
                              </w:rPr>
                              <w:br/>
                            </w:r>
                            <w:r w:rsidR="00A76BA5" w:rsidRPr="00930C7C">
                              <w:rPr>
                                <w:rFonts w:ascii="Oslo Sans Office" w:hAnsi="Oslo Sans Office"/>
                                <w:color w:val="FFFFFF" w:themeColor="background1"/>
                                <w:sz w:val="36"/>
                                <w:szCs w:val="40"/>
                              </w:rPr>
                              <w:t>Innsamling, m</w:t>
                            </w:r>
                            <w:r w:rsidR="00E5673B" w:rsidRPr="00930C7C">
                              <w:rPr>
                                <w:rFonts w:ascii="Oslo Sans Office" w:hAnsi="Oslo Sans Office"/>
                                <w:color w:val="FFFFFF" w:themeColor="background1"/>
                                <w:sz w:val="36"/>
                                <w:szCs w:val="40"/>
                              </w:rPr>
                              <w:t xml:space="preserve">ottak og sluttbehandling/destruksjon av </w:t>
                            </w:r>
                            <w:r w:rsidR="00A76BA5" w:rsidRPr="00930C7C">
                              <w:rPr>
                                <w:rFonts w:ascii="Oslo Sans Office" w:hAnsi="Oslo Sans Office"/>
                                <w:color w:val="FFFFFF" w:themeColor="background1"/>
                                <w:sz w:val="36"/>
                                <w:szCs w:val="40"/>
                              </w:rPr>
                              <w:t>avfall fra miljøstasjoner</w:t>
                            </w:r>
                          </w:p>
                          <w:p w14:paraId="216E9FCF" w14:textId="77777777" w:rsidR="00E5673B" w:rsidRDefault="00E5673B" w:rsidP="00E5673B"/>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5EE89CB8" id="_x0000_t202" coordsize="21600,21600" o:spt="202" path="m,l,21600r21600,l21600,xe">
                <v:stroke joinstyle="miter"/>
                <v:path gradientshapeok="t" o:connecttype="rect"/>
              </v:shapetype>
              <v:shape id="Tekstboks 2" o:spid="_x0000_s1026" type="#_x0000_t202" style="position:absolute;margin-left:-25.45pt;margin-top:431.05pt;width:338.5pt;height:110.6pt;z-index:251658241;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" filled="f" stroked="f">
                <v:textbox style="mso-fit-shape-to-text:t">
                  <w:txbxContent>
                    <w:p w14:paraId="5D191A7B" w14:textId="77777777" w:rsidR="00E5673B" w:rsidRPr="00E5673B" w:rsidRDefault="00E5673B" w:rsidP="00E5673B">
                      <w:pPr>
                        <w:pStyle w:val="Tittel"/>
                        <w:rPr>
                          <w:rFonts w:ascii="Oslo Sans Office" w:hAnsi="Oslo Sans Office"/>
                          <w:b/>
                          <w:bCs/>
                          <w:color w:val="FFFFFF" w:themeColor="background1"/>
                          <w:sz w:val="48"/>
                          <w:szCs w:val="48"/>
                        </w:rPr>
                      </w:pPr>
                      <w:r w:rsidRPr="00E5673B">
                        <w:rPr>
                          <w:rFonts w:ascii="Oslo Sans Office" w:hAnsi="Oslo Sans Office"/>
                          <w:b/>
                          <w:bCs/>
                          <w:color w:val="FFFFFF" w:themeColor="background1"/>
                          <w:sz w:val="48"/>
                          <w:szCs w:val="48"/>
                        </w:rPr>
                        <w:t>Kravspesifikasjon</w:t>
                      </w:r>
                    </w:p>
                    <w:p w14:paraId="2719BCD9" w14:textId="7F43B37D" w:rsidR="00E5673B" w:rsidRPr="00786EEC" w:rsidRDefault="006B20F8" w:rsidP="00E5673B">
                      <w:pPr>
                        <w:spacing w:after="160" w:line="259" w:lineRule="auto"/>
                        <w:rPr>
                          <w:rFonts w:ascii="Oslo Sans Office" w:hAnsi="Oslo Sans Office"/>
                          <w:color w:val="FFFFFF" w:themeColor="background1"/>
                          <w:sz w:val="28"/>
                        </w:rPr>
                      </w:pPr>
                      <w:r>
                        <w:rPr>
                          <w:rFonts w:ascii="Oslo Sans Office" w:hAnsi="Oslo Sans Office"/>
                          <w:color w:val="FFFFFF" w:themeColor="background1"/>
                          <w:sz w:val="40"/>
                          <w:szCs w:val="42"/>
                        </w:rPr>
                        <w:br/>
                      </w:r>
                      <w:r w:rsidRPr="004F62A8">
                        <w:rPr>
                          <w:b/>
                          <w:bCs/>
                          <w:color w:val="FFFFFF" w:themeColor="background1"/>
                          <w:sz w:val="36"/>
                          <w:szCs w:val="36"/>
                        </w:rPr>
                        <w:t xml:space="preserve">Deloppdrag </w:t>
                      </w:r>
                      <w:r>
                        <w:rPr>
                          <w:b/>
                          <w:bCs/>
                          <w:color w:val="FFFFFF" w:themeColor="background1"/>
                          <w:sz w:val="36"/>
                          <w:szCs w:val="36"/>
                        </w:rPr>
                        <w:t>2</w:t>
                      </w:r>
                      <w:r w:rsidR="00E5673B" w:rsidRPr="00786EEC">
                        <w:rPr>
                          <w:rFonts w:ascii="Oslo Sans Office" w:hAnsi="Oslo Sans Office"/>
                          <w:color w:val="FFFFFF" w:themeColor="background1"/>
                          <w:sz w:val="40"/>
                          <w:szCs w:val="42"/>
                        </w:rPr>
                        <w:br/>
                      </w:r>
                      <w:r w:rsidR="00A76BA5" w:rsidRPr="00930C7C">
                        <w:rPr>
                          <w:rFonts w:ascii="Oslo Sans Office" w:hAnsi="Oslo Sans Office"/>
                          <w:color w:val="FFFFFF" w:themeColor="background1"/>
                          <w:sz w:val="36"/>
                          <w:szCs w:val="40"/>
                        </w:rPr>
                        <w:t>Innsamling, m</w:t>
                      </w:r>
                      <w:r w:rsidR="00E5673B" w:rsidRPr="00930C7C">
                        <w:rPr>
                          <w:rFonts w:ascii="Oslo Sans Office" w:hAnsi="Oslo Sans Office"/>
                          <w:color w:val="FFFFFF" w:themeColor="background1"/>
                          <w:sz w:val="36"/>
                          <w:szCs w:val="40"/>
                        </w:rPr>
                        <w:t xml:space="preserve">ottak og sluttbehandling/destruksjon av </w:t>
                      </w:r>
                      <w:r w:rsidR="00A76BA5" w:rsidRPr="00930C7C">
                        <w:rPr>
                          <w:rFonts w:ascii="Oslo Sans Office" w:hAnsi="Oslo Sans Office"/>
                          <w:color w:val="FFFFFF" w:themeColor="background1"/>
                          <w:sz w:val="36"/>
                          <w:szCs w:val="40"/>
                        </w:rPr>
                        <w:t>avfall fra miljøstasjoner</w:t>
                      </w:r>
                    </w:p>
                    <w:p w14:paraId="216E9FCF" w14:textId="77777777" w:rsidR="00E5673B" w:rsidRDefault="00E5673B" w:rsidP="00E5673B"/>
                  </w:txbxContent>
                </v:textbox>
                <w10:wrap type="square"/>
              </v:shape>
            </w:pict>
          </mc:Fallback>
        </mc:AlternateContent>
      </w:r>
      <w:r w:rsidR="00045A13" w:rsidRPr="00542FBA">
        <w:br w:type="page"/>
      </w:r>
    </w:p>
    <w:p w14:paraId="5FD53E6E" w14:textId="77777777" w:rsidR="00142322" w:rsidRPr="00AB2701" w:rsidRDefault="00142322" w:rsidP="00142322">
      <w:pPr>
        <w:pStyle w:val="Overskriftforinnholdsfortegnelse"/>
      </w:pPr>
      <w:bookmarkStart w:id="0" w:name="_Toc238038776"/>
      <w:r w:rsidRPr="00AB2701">
        <w:rPr>
          <w:rStyle w:val="Overskrift1Tegn"/>
          <w:b/>
          <w:sz w:val="38"/>
        </w:rPr>
        <w:lastRenderedPageBreak/>
        <w:t>Innledning - Om dokumentets oppbygning</w:t>
      </w:r>
      <w:bookmarkEnd w:id="0"/>
    </w:p>
    <w:p w14:paraId="27D658E5" w14:textId="11950D9D" w:rsidR="00142322" w:rsidRDefault="00142322" w:rsidP="008A4922">
      <w:pPr>
        <w:rPr>
          <w:rFonts w:eastAsiaTheme="minorEastAsia"/>
          <w:b/>
          <w:szCs w:val="20"/>
        </w:rPr>
      </w:pPr>
      <w:r w:rsidRPr="00EE643B">
        <w:t>Denne kravspesifikasjonen er bygget opp i f</w:t>
      </w:r>
      <w:r w:rsidR="000876C2">
        <w:t>em</w:t>
      </w:r>
      <w:r w:rsidRPr="00EE643B">
        <w:t xml:space="preserve"> deler. Del 1 beskriver dagens drift og leveranse, og gir nødvendig bakgrunnsinformasjon for å forstå omfanget og dagens praksis. Del 2 inneholder kravene til leveransen i den nye kontrakten. Det er kravene i del 2 som ligger til grunn for leverandørens tilbud og den etterfølgende kontrakten. Del 3 beskriver hvilke dokumentasjonskrav som gjelder, hvilke vedlegg som skal leveres som dokumentasjon, og navnene på vedleggene. Del 4</w:t>
      </w:r>
      <w:r>
        <w:t xml:space="preserve"> </w:t>
      </w:r>
      <w:r w:rsidR="00F82AA0">
        <w:t>vise</w:t>
      </w:r>
      <w:r>
        <w:t xml:space="preserve">r brukervilkår for å åpne miljøstasjoner med app (Oslonøkkelen) og del 5 </w:t>
      </w:r>
      <w:r w:rsidR="00F82AA0">
        <w:t>viser</w:t>
      </w:r>
      <w:r>
        <w:t xml:space="preserve"> leveringsbetingelser og veiledningsskilter på miljøstasjonene.</w:t>
      </w:r>
    </w:p>
    <w:sdt>
      <w:sdtPr>
        <w:rPr>
          <w:rFonts w:asciiTheme="minorHAnsi" w:eastAsiaTheme="minorEastAsia" w:hAnsiTheme="minorHAnsi" w:cstheme="minorBidi"/>
          <w:b w:val="0"/>
          <w:color w:val="auto"/>
          <w:sz w:val="20"/>
          <w:szCs w:val="20"/>
          <w:lang w:eastAsia="en-US"/>
        </w:rPr>
        <w:id w:val="964625082"/>
        <w:docPartObj>
          <w:docPartGallery w:val="Table of Contents"/>
          <w:docPartUnique/>
        </w:docPartObj>
      </w:sdtPr>
      <w:sdtContent>
        <w:p w14:paraId="37EFB7E4" w14:textId="5F38F9DC" w:rsidR="002B0036" w:rsidRPr="00542FBA" w:rsidRDefault="002B0036" w:rsidP="002B0036">
          <w:pPr>
            <w:pStyle w:val="Overskriftforinnholdsfortegnelse"/>
          </w:pPr>
          <w:r w:rsidRPr="00542FBA">
            <w:t>Innholdsfo</w:t>
          </w:r>
          <w:r w:rsidR="0001421D">
            <w:t>r</w:t>
          </w:r>
          <w:r w:rsidRPr="00542FBA">
            <w:t>tegnelse</w:t>
          </w:r>
        </w:p>
        <w:p w14:paraId="37BC1A32" w14:textId="1AA2F77B" w:rsidR="007F692B" w:rsidRDefault="002B0036">
          <w:pPr>
            <w:pStyle w:val="INNH1"/>
            <w:tabs>
              <w:tab w:val="right" w:leader="dot" w:pos="9254"/>
            </w:tabs>
            <w:rPr>
              <w:rFonts w:eastAsiaTheme="minorEastAsia"/>
              <w:b w:val="0"/>
              <w:bCs w:val="0"/>
              <w:caps w:val="0"/>
              <w:noProof/>
              <w:kern w:val="2"/>
              <w:sz w:val="24"/>
              <w:szCs w:val="24"/>
              <w:lang w:eastAsia="nb-NO"/>
              <w14:ligatures w14:val="standardContextual"/>
            </w:rPr>
          </w:pPr>
          <w:r w:rsidRPr="00542FBA">
            <w:fldChar w:fldCharType="begin"/>
          </w:r>
          <w:r w:rsidRPr="00542FBA">
            <w:instrText xml:space="preserve"> TOC \o "1-3" \h \z \u </w:instrText>
          </w:r>
          <w:r w:rsidRPr="00542FBA">
            <w:fldChar w:fldCharType="separate"/>
          </w:r>
          <w:hyperlink w:anchor="_Toc238038776" w:history="1">
            <w:r w:rsidR="007F692B" w:rsidRPr="002E1F76">
              <w:rPr>
                <w:rStyle w:val="Hyperkobling"/>
                <w:noProof/>
                <w:lang w:eastAsia="nb-NO"/>
              </w:rPr>
              <w:t>Innledning - Om dokumentets oppbygning</w:t>
            </w:r>
            <w:r w:rsidR="007F692B">
              <w:rPr>
                <w:noProof/>
                <w:webHidden/>
              </w:rPr>
              <w:tab/>
            </w:r>
            <w:r w:rsidR="007F692B">
              <w:rPr>
                <w:noProof/>
                <w:webHidden/>
              </w:rPr>
              <w:fldChar w:fldCharType="begin"/>
            </w:r>
            <w:r w:rsidR="007F692B">
              <w:rPr>
                <w:noProof/>
                <w:webHidden/>
              </w:rPr>
              <w:instrText xml:space="preserve"> PAGEREF _Toc238038776 \h </w:instrText>
            </w:r>
            <w:r w:rsidR="007F692B">
              <w:rPr>
                <w:noProof/>
                <w:webHidden/>
              </w:rPr>
            </w:r>
            <w:r w:rsidR="007F692B">
              <w:rPr>
                <w:noProof/>
                <w:webHidden/>
              </w:rPr>
              <w:fldChar w:fldCharType="separate"/>
            </w:r>
            <w:r w:rsidR="007F692B">
              <w:rPr>
                <w:noProof/>
                <w:webHidden/>
              </w:rPr>
              <w:t>2</w:t>
            </w:r>
            <w:r w:rsidR="007F692B">
              <w:rPr>
                <w:noProof/>
                <w:webHidden/>
              </w:rPr>
              <w:fldChar w:fldCharType="end"/>
            </w:r>
          </w:hyperlink>
        </w:p>
        <w:p w14:paraId="4645B759" w14:textId="1C71A962" w:rsidR="007F692B" w:rsidRDefault="007F692B">
          <w:pPr>
            <w:pStyle w:val="INNH1"/>
            <w:tabs>
              <w:tab w:val="left" w:pos="400"/>
              <w:tab w:val="right" w:leader="dot" w:pos="9254"/>
            </w:tabs>
            <w:rPr>
              <w:rFonts w:eastAsiaTheme="minorEastAsia"/>
              <w:b w:val="0"/>
              <w:bCs w:val="0"/>
              <w:caps w:val="0"/>
              <w:noProof/>
              <w:kern w:val="2"/>
              <w:sz w:val="24"/>
              <w:szCs w:val="24"/>
              <w:lang w:eastAsia="nb-NO"/>
              <w14:ligatures w14:val="standardContextual"/>
            </w:rPr>
          </w:pPr>
          <w:hyperlink w:anchor="_Toc238038777" w:history="1">
            <w:r w:rsidRPr="002E1F76">
              <w:rPr>
                <w:rStyle w:val="Hyperkobling"/>
                <w:noProof/>
              </w:rPr>
              <w:t>1</w:t>
            </w:r>
            <w:r>
              <w:rPr>
                <w:rFonts w:eastAsiaTheme="minorEastAsia"/>
                <w:b w:val="0"/>
                <w:bCs w:val="0"/>
                <w:caps w:val="0"/>
                <w:noProof/>
                <w:kern w:val="2"/>
                <w:sz w:val="24"/>
                <w:szCs w:val="24"/>
                <w:lang w:eastAsia="nb-NO"/>
                <w14:ligatures w14:val="standardContextual"/>
              </w:rPr>
              <w:tab/>
            </w:r>
            <w:r w:rsidRPr="002E1F76">
              <w:rPr>
                <w:rStyle w:val="Hyperkobling"/>
                <w:noProof/>
              </w:rPr>
              <w:t>Omfang - deloppdrag 2</w:t>
            </w:r>
            <w:r>
              <w:rPr>
                <w:noProof/>
                <w:webHidden/>
              </w:rPr>
              <w:tab/>
            </w:r>
            <w:r>
              <w:rPr>
                <w:noProof/>
                <w:webHidden/>
              </w:rPr>
              <w:fldChar w:fldCharType="begin"/>
            </w:r>
            <w:r>
              <w:rPr>
                <w:noProof/>
                <w:webHidden/>
              </w:rPr>
              <w:instrText xml:space="preserve"> PAGEREF _Toc238038777 \h </w:instrText>
            </w:r>
            <w:r>
              <w:rPr>
                <w:noProof/>
                <w:webHidden/>
              </w:rPr>
            </w:r>
            <w:r>
              <w:rPr>
                <w:noProof/>
                <w:webHidden/>
              </w:rPr>
              <w:fldChar w:fldCharType="separate"/>
            </w:r>
            <w:r>
              <w:rPr>
                <w:noProof/>
                <w:webHidden/>
              </w:rPr>
              <w:t>3</w:t>
            </w:r>
            <w:r>
              <w:rPr>
                <w:noProof/>
                <w:webHidden/>
              </w:rPr>
              <w:fldChar w:fldCharType="end"/>
            </w:r>
          </w:hyperlink>
        </w:p>
        <w:p w14:paraId="7B979A3C" w14:textId="5A9ABA3B" w:rsidR="007F692B" w:rsidRDefault="007F692B">
          <w:pPr>
            <w:pStyle w:val="INNH2"/>
            <w:tabs>
              <w:tab w:val="left" w:pos="800"/>
              <w:tab w:val="right" w:leader="dot" w:pos="9254"/>
            </w:tabs>
            <w:rPr>
              <w:rFonts w:eastAsiaTheme="minorEastAsia"/>
              <w:smallCaps w:val="0"/>
              <w:noProof/>
              <w:kern w:val="2"/>
              <w:sz w:val="24"/>
              <w:szCs w:val="24"/>
              <w:lang w:eastAsia="nb-NO"/>
              <w14:ligatures w14:val="standardContextual"/>
            </w:rPr>
          </w:pPr>
          <w:hyperlink w:anchor="_Toc238038778" w:history="1">
            <w:r w:rsidRPr="002E1F76">
              <w:rPr>
                <w:rStyle w:val="Hyperkobling"/>
                <w:noProof/>
              </w:rPr>
              <w:t>1.1</w:t>
            </w:r>
            <w:r>
              <w:rPr>
                <w:rFonts w:eastAsiaTheme="minorEastAsia"/>
                <w:smallCaps w:val="0"/>
                <w:noProof/>
                <w:kern w:val="2"/>
                <w:sz w:val="24"/>
                <w:szCs w:val="24"/>
                <w:lang w:eastAsia="nb-NO"/>
                <w14:ligatures w14:val="standardContextual"/>
              </w:rPr>
              <w:tab/>
            </w:r>
            <w:r w:rsidRPr="002E1F76">
              <w:rPr>
                <w:rStyle w:val="Hyperkobling"/>
                <w:noProof/>
              </w:rPr>
              <w:t>Konseptet miljøstasjon</w:t>
            </w:r>
            <w:r>
              <w:rPr>
                <w:noProof/>
                <w:webHidden/>
              </w:rPr>
              <w:tab/>
            </w:r>
            <w:r>
              <w:rPr>
                <w:noProof/>
                <w:webHidden/>
              </w:rPr>
              <w:fldChar w:fldCharType="begin"/>
            </w:r>
            <w:r>
              <w:rPr>
                <w:noProof/>
                <w:webHidden/>
              </w:rPr>
              <w:instrText xml:space="preserve"> PAGEREF _Toc238038778 \h </w:instrText>
            </w:r>
            <w:r>
              <w:rPr>
                <w:noProof/>
                <w:webHidden/>
              </w:rPr>
            </w:r>
            <w:r>
              <w:rPr>
                <w:noProof/>
                <w:webHidden/>
              </w:rPr>
              <w:fldChar w:fldCharType="separate"/>
            </w:r>
            <w:r>
              <w:rPr>
                <w:noProof/>
                <w:webHidden/>
              </w:rPr>
              <w:t>3</w:t>
            </w:r>
            <w:r>
              <w:rPr>
                <w:noProof/>
                <w:webHidden/>
              </w:rPr>
              <w:fldChar w:fldCharType="end"/>
            </w:r>
          </w:hyperlink>
        </w:p>
        <w:p w14:paraId="0204E5E3" w14:textId="4F68A1F6" w:rsidR="007F692B" w:rsidRDefault="007F692B">
          <w:pPr>
            <w:pStyle w:val="INNH2"/>
            <w:tabs>
              <w:tab w:val="left" w:pos="800"/>
              <w:tab w:val="right" w:leader="dot" w:pos="9254"/>
            </w:tabs>
            <w:rPr>
              <w:rFonts w:eastAsiaTheme="minorEastAsia"/>
              <w:smallCaps w:val="0"/>
              <w:noProof/>
              <w:kern w:val="2"/>
              <w:sz w:val="24"/>
              <w:szCs w:val="24"/>
              <w:lang w:eastAsia="nb-NO"/>
              <w14:ligatures w14:val="standardContextual"/>
            </w:rPr>
          </w:pPr>
          <w:hyperlink w:anchor="_Toc238038779" w:history="1">
            <w:r w:rsidRPr="002E1F76">
              <w:rPr>
                <w:rStyle w:val="Hyperkobling"/>
                <w:noProof/>
              </w:rPr>
              <w:t>1.2</w:t>
            </w:r>
            <w:r>
              <w:rPr>
                <w:rFonts w:eastAsiaTheme="minorEastAsia"/>
                <w:smallCaps w:val="0"/>
                <w:noProof/>
                <w:kern w:val="2"/>
                <w:sz w:val="24"/>
                <w:szCs w:val="24"/>
                <w:lang w:eastAsia="nb-NO"/>
                <w14:ligatures w14:val="standardContextual"/>
              </w:rPr>
              <w:tab/>
            </w:r>
            <w:r w:rsidRPr="002E1F76">
              <w:rPr>
                <w:rStyle w:val="Hyperkobling"/>
                <w:noProof/>
              </w:rPr>
              <w:t>Mengder</w:t>
            </w:r>
            <w:r>
              <w:rPr>
                <w:noProof/>
                <w:webHidden/>
              </w:rPr>
              <w:tab/>
            </w:r>
            <w:r>
              <w:rPr>
                <w:noProof/>
                <w:webHidden/>
              </w:rPr>
              <w:fldChar w:fldCharType="begin"/>
            </w:r>
            <w:r>
              <w:rPr>
                <w:noProof/>
                <w:webHidden/>
              </w:rPr>
              <w:instrText xml:space="preserve"> PAGEREF _Toc238038779 \h </w:instrText>
            </w:r>
            <w:r>
              <w:rPr>
                <w:noProof/>
                <w:webHidden/>
              </w:rPr>
            </w:r>
            <w:r>
              <w:rPr>
                <w:noProof/>
                <w:webHidden/>
              </w:rPr>
              <w:fldChar w:fldCharType="separate"/>
            </w:r>
            <w:r>
              <w:rPr>
                <w:noProof/>
                <w:webHidden/>
              </w:rPr>
              <w:t>4</w:t>
            </w:r>
            <w:r>
              <w:rPr>
                <w:noProof/>
                <w:webHidden/>
              </w:rPr>
              <w:fldChar w:fldCharType="end"/>
            </w:r>
          </w:hyperlink>
        </w:p>
        <w:p w14:paraId="10F3F322" w14:textId="17820233" w:rsidR="007F692B" w:rsidRDefault="007F692B">
          <w:pPr>
            <w:pStyle w:val="INNH2"/>
            <w:tabs>
              <w:tab w:val="left" w:pos="800"/>
              <w:tab w:val="right" w:leader="dot" w:pos="9254"/>
            </w:tabs>
            <w:rPr>
              <w:rFonts w:eastAsiaTheme="minorEastAsia"/>
              <w:smallCaps w:val="0"/>
              <w:noProof/>
              <w:kern w:val="2"/>
              <w:sz w:val="24"/>
              <w:szCs w:val="24"/>
              <w:lang w:eastAsia="nb-NO"/>
              <w14:ligatures w14:val="standardContextual"/>
            </w:rPr>
          </w:pPr>
          <w:hyperlink w:anchor="_Toc238038780" w:history="1">
            <w:r w:rsidRPr="002E1F76">
              <w:rPr>
                <w:rStyle w:val="Hyperkobling"/>
                <w:noProof/>
              </w:rPr>
              <w:t>1.3</w:t>
            </w:r>
            <w:r>
              <w:rPr>
                <w:rFonts w:eastAsiaTheme="minorEastAsia"/>
                <w:smallCaps w:val="0"/>
                <w:noProof/>
                <w:kern w:val="2"/>
                <w:sz w:val="24"/>
                <w:szCs w:val="24"/>
                <w:lang w:eastAsia="nb-NO"/>
                <w14:ligatures w14:val="standardContextual"/>
              </w:rPr>
              <w:tab/>
            </w:r>
            <w:r w:rsidRPr="002E1F76">
              <w:rPr>
                <w:rStyle w:val="Hyperkobling"/>
                <w:noProof/>
              </w:rPr>
              <w:t>Anlegg og åpningstider</w:t>
            </w:r>
            <w:r>
              <w:rPr>
                <w:noProof/>
                <w:webHidden/>
              </w:rPr>
              <w:tab/>
            </w:r>
            <w:r>
              <w:rPr>
                <w:noProof/>
                <w:webHidden/>
              </w:rPr>
              <w:fldChar w:fldCharType="begin"/>
            </w:r>
            <w:r>
              <w:rPr>
                <w:noProof/>
                <w:webHidden/>
              </w:rPr>
              <w:instrText xml:space="preserve"> PAGEREF _Toc238038780 \h </w:instrText>
            </w:r>
            <w:r>
              <w:rPr>
                <w:noProof/>
                <w:webHidden/>
              </w:rPr>
            </w:r>
            <w:r>
              <w:rPr>
                <w:noProof/>
                <w:webHidden/>
              </w:rPr>
              <w:fldChar w:fldCharType="separate"/>
            </w:r>
            <w:r>
              <w:rPr>
                <w:noProof/>
                <w:webHidden/>
              </w:rPr>
              <w:t>5</w:t>
            </w:r>
            <w:r>
              <w:rPr>
                <w:noProof/>
                <w:webHidden/>
              </w:rPr>
              <w:fldChar w:fldCharType="end"/>
            </w:r>
          </w:hyperlink>
        </w:p>
        <w:p w14:paraId="79C325A2" w14:textId="67D761F6" w:rsidR="007F692B" w:rsidRDefault="007F692B">
          <w:pPr>
            <w:pStyle w:val="INNH2"/>
            <w:tabs>
              <w:tab w:val="left" w:pos="800"/>
              <w:tab w:val="right" w:leader="dot" w:pos="9254"/>
            </w:tabs>
            <w:rPr>
              <w:rFonts w:eastAsiaTheme="minorEastAsia"/>
              <w:smallCaps w:val="0"/>
              <w:noProof/>
              <w:kern w:val="2"/>
              <w:sz w:val="24"/>
              <w:szCs w:val="24"/>
              <w:lang w:eastAsia="nb-NO"/>
              <w14:ligatures w14:val="standardContextual"/>
            </w:rPr>
          </w:pPr>
          <w:hyperlink w:anchor="_Toc238038781" w:history="1">
            <w:r w:rsidRPr="002E1F76">
              <w:rPr>
                <w:rStyle w:val="Hyperkobling"/>
                <w:noProof/>
              </w:rPr>
              <w:t>1.4</w:t>
            </w:r>
            <w:r>
              <w:rPr>
                <w:rFonts w:eastAsiaTheme="minorEastAsia"/>
                <w:smallCaps w:val="0"/>
                <w:noProof/>
                <w:kern w:val="2"/>
                <w:sz w:val="24"/>
                <w:szCs w:val="24"/>
                <w:lang w:eastAsia="nb-NO"/>
                <w14:ligatures w14:val="standardContextual"/>
              </w:rPr>
              <w:tab/>
            </w:r>
            <w:r w:rsidRPr="002E1F76">
              <w:rPr>
                <w:rStyle w:val="Hyperkobling"/>
                <w:noProof/>
              </w:rPr>
              <w:t>Innsamling, mottak, og transport</w:t>
            </w:r>
            <w:r>
              <w:rPr>
                <w:noProof/>
                <w:webHidden/>
              </w:rPr>
              <w:tab/>
            </w:r>
            <w:r>
              <w:rPr>
                <w:noProof/>
                <w:webHidden/>
              </w:rPr>
              <w:fldChar w:fldCharType="begin"/>
            </w:r>
            <w:r>
              <w:rPr>
                <w:noProof/>
                <w:webHidden/>
              </w:rPr>
              <w:instrText xml:space="preserve"> PAGEREF _Toc238038781 \h </w:instrText>
            </w:r>
            <w:r>
              <w:rPr>
                <w:noProof/>
                <w:webHidden/>
              </w:rPr>
            </w:r>
            <w:r>
              <w:rPr>
                <w:noProof/>
                <w:webHidden/>
              </w:rPr>
              <w:fldChar w:fldCharType="separate"/>
            </w:r>
            <w:r>
              <w:rPr>
                <w:noProof/>
                <w:webHidden/>
              </w:rPr>
              <w:t>5</w:t>
            </w:r>
            <w:r>
              <w:rPr>
                <w:noProof/>
                <w:webHidden/>
              </w:rPr>
              <w:fldChar w:fldCharType="end"/>
            </w:r>
          </w:hyperlink>
        </w:p>
        <w:p w14:paraId="4E87B73B" w14:textId="490BCFA6" w:rsidR="007F692B" w:rsidRDefault="007F692B">
          <w:pPr>
            <w:pStyle w:val="INNH3"/>
            <w:tabs>
              <w:tab w:val="left" w:pos="1200"/>
              <w:tab w:val="right" w:leader="dot" w:pos="9254"/>
            </w:tabs>
            <w:rPr>
              <w:rFonts w:eastAsiaTheme="minorEastAsia"/>
              <w:i w:val="0"/>
              <w:iCs w:val="0"/>
              <w:noProof/>
              <w:kern w:val="2"/>
              <w:sz w:val="24"/>
              <w:szCs w:val="24"/>
              <w:lang w:eastAsia="nb-NO"/>
              <w14:ligatures w14:val="standardContextual"/>
            </w:rPr>
          </w:pPr>
          <w:hyperlink w:anchor="_Toc238038782" w:history="1">
            <w:r w:rsidRPr="002E1F76">
              <w:rPr>
                <w:rStyle w:val="Hyperkobling"/>
                <w:noProof/>
              </w:rPr>
              <w:t>1.4.1</w:t>
            </w:r>
            <w:r>
              <w:rPr>
                <w:rFonts w:eastAsiaTheme="minorEastAsia"/>
                <w:i w:val="0"/>
                <w:iCs w:val="0"/>
                <w:noProof/>
                <w:kern w:val="2"/>
                <w:sz w:val="24"/>
                <w:szCs w:val="24"/>
                <w:lang w:eastAsia="nb-NO"/>
                <w14:ligatures w14:val="standardContextual"/>
              </w:rPr>
              <w:tab/>
            </w:r>
            <w:r w:rsidRPr="002E1F76">
              <w:rPr>
                <w:rStyle w:val="Hyperkobling"/>
                <w:noProof/>
              </w:rPr>
              <w:t>Beskrivelse av dagens henteordning</w:t>
            </w:r>
            <w:r>
              <w:rPr>
                <w:noProof/>
                <w:webHidden/>
              </w:rPr>
              <w:tab/>
            </w:r>
            <w:r>
              <w:rPr>
                <w:noProof/>
                <w:webHidden/>
              </w:rPr>
              <w:fldChar w:fldCharType="begin"/>
            </w:r>
            <w:r>
              <w:rPr>
                <w:noProof/>
                <w:webHidden/>
              </w:rPr>
              <w:instrText xml:space="preserve"> PAGEREF _Toc238038782 \h </w:instrText>
            </w:r>
            <w:r>
              <w:rPr>
                <w:noProof/>
                <w:webHidden/>
              </w:rPr>
            </w:r>
            <w:r>
              <w:rPr>
                <w:noProof/>
                <w:webHidden/>
              </w:rPr>
              <w:fldChar w:fldCharType="separate"/>
            </w:r>
            <w:r>
              <w:rPr>
                <w:noProof/>
                <w:webHidden/>
              </w:rPr>
              <w:t>6</w:t>
            </w:r>
            <w:r>
              <w:rPr>
                <w:noProof/>
                <w:webHidden/>
              </w:rPr>
              <w:fldChar w:fldCharType="end"/>
            </w:r>
          </w:hyperlink>
        </w:p>
        <w:p w14:paraId="478D242E" w14:textId="127BCD23" w:rsidR="007F692B" w:rsidRDefault="007F692B">
          <w:pPr>
            <w:pStyle w:val="INNH2"/>
            <w:tabs>
              <w:tab w:val="left" w:pos="800"/>
              <w:tab w:val="right" w:leader="dot" w:pos="9254"/>
            </w:tabs>
            <w:rPr>
              <w:rFonts w:eastAsiaTheme="minorEastAsia"/>
              <w:smallCaps w:val="0"/>
              <w:noProof/>
              <w:kern w:val="2"/>
              <w:sz w:val="24"/>
              <w:szCs w:val="24"/>
              <w:lang w:eastAsia="nb-NO"/>
              <w14:ligatures w14:val="standardContextual"/>
            </w:rPr>
          </w:pPr>
          <w:hyperlink w:anchor="_Toc238038783" w:history="1">
            <w:r w:rsidRPr="002E1F76">
              <w:rPr>
                <w:rStyle w:val="Hyperkobling"/>
                <w:noProof/>
              </w:rPr>
              <w:t>1.5</w:t>
            </w:r>
            <w:r>
              <w:rPr>
                <w:rFonts w:eastAsiaTheme="minorEastAsia"/>
                <w:smallCaps w:val="0"/>
                <w:noProof/>
                <w:kern w:val="2"/>
                <w:sz w:val="24"/>
                <w:szCs w:val="24"/>
                <w:lang w:eastAsia="nb-NO"/>
                <w14:ligatures w14:val="standardContextual"/>
              </w:rPr>
              <w:tab/>
            </w:r>
            <w:r w:rsidRPr="002E1F76">
              <w:rPr>
                <w:rStyle w:val="Hyperkobling"/>
                <w:noProof/>
              </w:rPr>
              <w:t>Oppsamlingsenheter</w:t>
            </w:r>
            <w:r>
              <w:rPr>
                <w:noProof/>
                <w:webHidden/>
              </w:rPr>
              <w:tab/>
            </w:r>
            <w:r>
              <w:rPr>
                <w:noProof/>
                <w:webHidden/>
              </w:rPr>
              <w:fldChar w:fldCharType="begin"/>
            </w:r>
            <w:r>
              <w:rPr>
                <w:noProof/>
                <w:webHidden/>
              </w:rPr>
              <w:instrText xml:space="preserve"> PAGEREF _Toc238038783 \h </w:instrText>
            </w:r>
            <w:r>
              <w:rPr>
                <w:noProof/>
                <w:webHidden/>
              </w:rPr>
            </w:r>
            <w:r>
              <w:rPr>
                <w:noProof/>
                <w:webHidden/>
              </w:rPr>
              <w:fldChar w:fldCharType="separate"/>
            </w:r>
            <w:r>
              <w:rPr>
                <w:noProof/>
                <w:webHidden/>
              </w:rPr>
              <w:t>6</w:t>
            </w:r>
            <w:r>
              <w:rPr>
                <w:noProof/>
                <w:webHidden/>
              </w:rPr>
              <w:fldChar w:fldCharType="end"/>
            </w:r>
          </w:hyperlink>
        </w:p>
        <w:p w14:paraId="0CB1D912" w14:textId="77B3013A" w:rsidR="007F692B" w:rsidRDefault="007F692B">
          <w:pPr>
            <w:pStyle w:val="INNH1"/>
            <w:tabs>
              <w:tab w:val="left" w:pos="400"/>
              <w:tab w:val="right" w:leader="dot" w:pos="9254"/>
            </w:tabs>
            <w:rPr>
              <w:rFonts w:eastAsiaTheme="minorEastAsia"/>
              <w:b w:val="0"/>
              <w:bCs w:val="0"/>
              <w:caps w:val="0"/>
              <w:noProof/>
              <w:kern w:val="2"/>
              <w:sz w:val="24"/>
              <w:szCs w:val="24"/>
              <w:lang w:eastAsia="nb-NO"/>
              <w14:ligatures w14:val="standardContextual"/>
            </w:rPr>
          </w:pPr>
          <w:hyperlink w:anchor="_Toc238038784" w:history="1">
            <w:r w:rsidRPr="002E1F76">
              <w:rPr>
                <w:rStyle w:val="Hyperkobling"/>
                <w:noProof/>
              </w:rPr>
              <w:t>2</w:t>
            </w:r>
            <w:r>
              <w:rPr>
                <w:rFonts w:eastAsiaTheme="minorEastAsia"/>
                <w:b w:val="0"/>
                <w:bCs w:val="0"/>
                <w:caps w:val="0"/>
                <w:noProof/>
                <w:kern w:val="2"/>
                <w:sz w:val="24"/>
                <w:szCs w:val="24"/>
                <w:lang w:eastAsia="nb-NO"/>
                <w14:ligatures w14:val="standardContextual"/>
              </w:rPr>
              <w:tab/>
            </w:r>
            <w:r w:rsidRPr="002E1F76">
              <w:rPr>
                <w:rStyle w:val="Hyperkobling"/>
                <w:noProof/>
              </w:rPr>
              <w:t>Krav til Leverandør</w:t>
            </w:r>
            <w:r>
              <w:rPr>
                <w:noProof/>
                <w:webHidden/>
              </w:rPr>
              <w:tab/>
            </w:r>
            <w:r>
              <w:rPr>
                <w:noProof/>
                <w:webHidden/>
              </w:rPr>
              <w:fldChar w:fldCharType="begin"/>
            </w:r>
            <w:r>
              <w:rPr>
                <w:noProof/>
                <w:webHidden/>
              </w:rPr>
              <w:instrText xml:space="preserve"> PAGEREF _Toc238038784 \h </w:instrText>
            </w:r>
            <w:r>
              <w:rPr>
                <w:noProof/>
                <w:webHidden/>
              </w:rPr>
            </w:r>
            <w:r>
              <w:rPr>
                <w:noProof/>
                <w:webHidden/>
              </w:rPr>
              <w:fldChar w:fldCharType="separate"/>
            </w:r>
            <w:r>
              <w:rPr>
                <w:noProof/>
                <w:webHidden/>
              </w:rPr>
              <w:t>7</w:t>
            </w:r>
            <w:r>
              <w:rPr>
                <w:noProof/>
                <w:webHidden/>
              </w:rPr>
              <w:fldChar w:fldCharType="end"/>
            </w:r>
          </w:hyperlink>
        </w:p>
        <w:p w14:paraId="1DE151A5" w14:textId="0C5F26FE" w:rsidR="007F692B" w:rsidRDefault="007F692B">
          <w:pPr>
            <w:pStyle w:val="INNH2"/>
            <w:tabs>
              <w:tab w:val="left" w:pos="800"/>
              <w:tab w:val="right" w:leader="dot" w:pos="9254"/>
            </w:tabs>
            <w:rPr>
              <w:rFonts w:eastAsiaTheme="minorEastAsia"/>
              <w:smallCaps w:val="0"/>
              <w:noProof/>
              <w:kern w:val="2"/>
              <w:sz w:val="24"/>
              <w:szCs w:val="24"/>
              <w:lang w:eastAsia="nb-NO"/>
              <w14:ligatures w14:val="standardContextual"/>
            </w:rPr>
          </w:pPr>
          <w:hyperlink w:anchor="_Toc238038785" w:history="1">
            <w:r w:rsidRPr="002E1F76">
              <w:rPr>
                <w:rStyle w:val="Hyperkobling"/>
                <w:noProof/>
              </w:rPr>
              <w:t>2.1</w:t>
            </w:r>
            <w:r>
              <w:rPr>
                <w:rFonts w:eastAsiaTheme="minorEastAsia"/>
                <w:smallCaps w:val="0"/>
                <w:noProof/>
                <w:kern w:val="2"/>
                <w:sz w:val="24"/>
                <w:szCs w:val="24"/>
                <w:lang w:eastAsia="nb-NO"/>
                <w14:ligatures w14:val="standardContextual"/>
              </w:rPr>
              <w:tab/>
            </w:r>
            <w:r w:rsidRPr="002E1F76">
              <w:rPr>
                <w:rStyle w:val="Hyperkobling"/>
                <w:noProof/>
              </w:rPr>
              <w:t>Generelle krav</w:t>
            </w:r>
            <w:r>
              <w:rPr>
                <w:noProof/>
                <w:webHidden/>
              </w:rPr>
              <w:tab/>
            </w:r>
            <w:r>
              <w:rPr>
                <w:noProof/>
                <w:webHidden/>
              </w:rPr>
              <w:fldChar w:fldCharType="begin"/>
            </w:r>
            <w:r>
              <w:rPr>
                <w:noProof/>
                <w:webHidden/>
              </w:rPr>
              <w:instrText xml:space="preserve"> PAGEREF _Toc238038785 \h </w:instrText>
            </w:r>
            <w:r>
              <w:rPr>
                <w:noProof/>
                <w:webHidden/>
              </w:rPr>
            </w:r>
            <w:r>
              <w:rPr>
                <w:noProof/>
                <w:webHidden/>
              </w:rPr>
              <w:fldChar w:fldCharType="separate"/>
            </w:r>
            <w:r>
              <w:rPr>
                <w:noProof/>
                <w:webHidden/>
              </w:rPr>
              <w:t>7</w:t>
            </w:r>
            <w:r>
              <w:rPr>
                <w:noProof/>
                <w:webHidden/>
              </w:rPr>
              <w:fldChar w:fldCharType="end"/>
            </w:r>
          </w:hyperlink>
        </w:p>
        <w:p w14:paraId="6805F311" w14:textId="536F3A05" w:rsidR="007F692B" w:rsidRDefault="007F692B">
          <w:pPr>
            <w:pStyle w:val="INNH3"/>
            <w:tabs>
              <w:tab w:val="left" w:pos="1200"/>
              <w:tab w:val="right" w:leader="dot" w:pos="9254"/>
            </w:tabs>
            <w:rPr>
              <w:rFonts w:eastAsiaTheme="minorEastAsia"/>
              <w:i w:val="0"/>
              <w:iCs w:val="0"/>
              <w:noProof/>
              <w:kern w:val="2"/>
              <w:sz w:val="24"/>
              <w:szCs w:val="24"/>
              <w:lang w:eastAsia="nb-NO"/>
              <w14:ligatures w14:val="standardContextual"/>
            </w:rPr>
          </w:pPr>
          <w:hyperlink w:anchor="_Toc238038786" w:history="1">
            <w:r w:rsidRPr="002E1F76">
              <w:rPr>
                <w:rStyle w:val="Hyperkobling"/>
                <w:noProof/>
              </w:rPr>
              <w:t>2.1.1</w:t>
            </w:r>
            <w:r>
              <w:rPr>
                <w:rFonts w:eastAsiaTheme="minorEastAsia"/>
                <w:i w:val="0"/>
                <w:iCs w:val="0"/>
                <w:noProof/>
                <w:kern w:val="2"/>
                <w:sz w:val="24"/>
                <w:szCs w:val="24"/>
                <w:lang w:eastAsia="nb-NO"/>
                <w14:ligatures w14:val="standardContextual"/>
              </w:rPr>
              <w:tab/>
            </w:r>
            <w:r w:rsidRPr="002E1F76">
              <w:rPr>
                <w:rStyle w:val="Hyperkobling"/>
                <w:noProof/>
              </w:rPr>
              <w:t>Krav til transport</w:t>
            </w:r>
            <w:r>
              <w:rPr>
                <w:noProof/>
                <w:webHidden/>
              </w:rPr>
              <w:tab/>
            </w:r>
            <w:r>
              <w:rPr>
                <w:noProof/>
                <w:webHidden/>
              </w:rPr>
              <w:fldChar w:fldCharType="begin"/>
            </w:r>
            <w:r>
              <w:rPr>
                <w:noProof/>
                <w:webHidden/>
              </w:rPr>
              <w:instrText xml:space="preserve"> PAGEREF _Toc238038786 \h </w:instrText>
            </w:r>
            <w:r>
              <w:rPr>
                <w:noProof/>
                <w:webHidden/>
              </w:rPr>
            </w:r>
            <w:r>
              <w:rPr>
                <w:noProof/>
                <w:webHidden/>
              </w:rPr>
              <w:fldChar w:fldCharType="separate"/>
            </w:r>
            <w:r>
              <w:rPr>
                <w:noProof/>
                <w:webHidden/>
              </w:rPr>
              <w:t>8</w:t>
            </w:r>
            <w:r>
              <w:rPr>
                <w:noProof/>
                <w:webHidden/>
              </w:rPr>
              <w:fldChar w:fldCharType="end"/>
            </w:r>
          </w:hyperlink>
        </w:p>
        <w:p w14:paraId="474AC1FF" w14:textId="5988C27D" w:rsidR="007F692B" w:rsidRDefault="007F692B">
          <w:pPr>
            <w:pStyle w:val="INNH3"/>
            <w:tabs>
              <w:tab w:val="left" w:pos="1200"/>
              <w:tab w:val="right" w:leader="dot" w:pos="9254"/>
            </w:tabs>
            <w:rPr>
              <w:rFonts w:eastAsiaTheme="minorEastAsia"/>
              <w:i w:val="0"/>
              <w:iCs w:val="0"/>
              <w:noProof/>
              <w:kern w:val="2"/>
              <w:sz w:val="24"/>
              <w:szCs w:val="24"/>
              <w:lang w:eastAsia="nb-NO"/>
              <w14:ligatures w14:val="standardContextual"/>
            </w:rPr>
          </w:pPr>
          <w:hyperlink w:anchor="_Toc238038787" w:history="1">
            <w:r w:rsidRPr="002E1F76">
              <w:rPr>
                <w:rStyle w:val="Hyperkobling"/>
                <w:noProof/>
              </w:rPr>
              <w:t>2.1.2</w:t>
            </w:r>
            <w:r>
              <w:rPr>
                <w:rFonts w:eastAsiaTheme="minorEastAsia"/>
                <w:i w:val="0"/>
                <w:iCs w:val="0"/>
                <w:noProof/>
                <w:kern w:val="2"/>
                <w:sz w:val="24"/>
                <w:szCs w:val="24"/>
                <w:lang w:eastAsia="nb-NO"/>
                <w14:ligatures w14:val="standardContextual"/>
              </w:rPr>
              <w:tab/>
            </w:r>
            <w:r w:rsidRPr="002E1F76">
              <w:rPr>
                <w:rStyle w:val="Hyperkobling"/>
                <w:noProof/>
              </w:rPr>
              <w:t>Krav til beredskapsplan</w:t>
            </w:r>
            <w:r>
              <w:rPr>
                <w:noProof/>
                <w:webHidden/>
              </w:rPr>
              <w:tab/>
            </w:r>
            <w:r>
              <w:rPr>
                <w:noProof/>
                <w:webHidden/>
              </w:rPr>
              <w:fldChar w:fldCharType="begin"/>
            </w:r>
            <w:r>
              <w:rPr>
                <w:noProof/>
                <w:webHidden/>
              </w:rPr>
              <w:instrText xml:space="preserve"> PAGEREF _Toc238038787 \h </w:instrText>
            </w:r>
            <w:r>
              <w:rPr>
                <w:noProof/>
                <w:webHidden/>
              </w:rPr>
            </w:r>
            <w:r>
              <w:rPr>
                <w:noProof/>
                <w:webHidden/>
              </w:rPr>
              <w:fldChar w:fldCharType="separate"/>
            </w:r>
            <w:r>
              <w:rPr>
                <w:noProof/>
                <w:webHidden/>
              </w:rPr>
              <w:t>8</w:t>
            </w:r>
            <w:r>
              <w:rPr>
                <w:noProof/>
                <w:webHidden/>
              </w:rPr>
              <w:fldChar w:fldCharType="end"/>
            </w:r>
          </w:hyperlink>
        </w:p>
        <w:p w14:paraId="1A011FEB" w14:textId="27141E40" w:rsidR="007F692B" w:rsidRDefault="007F692B">
          <w:pPr>
            <w:pStyle w:val="INNH3"/>
            <w:tabs>
              <w:tab w:val="left" w:pos="1200"/>
              <w:tab w:val="right" w:leader="dot" w:pos="9254"/>
            </w:tabs>
            <w:rPr>
              <w:rFonts w:eastAsiaTheme="minorEastAsia"/>
              <w:i w:val="0"/>
              <w:iCs w:val="0"/>
              <w:noProof/>
              <w:kern w:val="2"/>
              <w:sz w:val="24"/>
              <w:szCs w:val="24"/>
              <w:lang w:eastAsia="nb-NO"/>
              <w14:ligatures w14:val="standardContextual"/>
            </w:rPr>
          </w:pPr>
          <w:hyperlink w:anchor="_Toc238038788" w:history="1">
            <w:r w:rsidRPr="002E1F76">
              <w:rPr>
                <w:rStyle w:val="Hyperkobling"/>
                <w:noProof/>
              </w:rPr>
              <w:t>2.1.3</w:t>
            </w:r>
            <w:r>
              <w:rPr>
                <w:rFonts w:eastAsiaTheme="minorEastAsia"/>
                <w:i w:val="0"/>
                <w:iCs w:val="0"/>
                <w:noProof/>
                <w:kern w:val="2"/>
                <w:sz w:val="24"/>
                <w:szCs w:val="24"/>
                <w:lang w:eastAsia="nb-NO"/>
                <w14:ligatures w14:val="standardContextual"/>
              </w:rPr>
              <w:tab/>
            </w:r>
            <w:r w:rsidRPr="002E1F76">
              <w:rPr>
                <w:rStyle w:val="Hyperkobling"/>
                <w:noProof/>
              </w:rPr>
              <w:t>Avfall som kan forekomme, men som er utenfor leveringsbetingelsene</w:t>
            </w:r>
            <w:r>
              <w:rPr>
                <w:noProof/>
                <w:webHidden/>
              </w:rPr>
              <w:tab/>
            </w:r>
            <w:r>
              <w:rPr>
                <w:noProof/>
                <w:webHidden/>
              </w:rPr>
              <w:fldChar w:fldCharType="begin"/>
            </w:r>
            <w:r>
              <w:rPr>
                <w:noProof/>
                <w:webHidden/>
              </w:rPr>
              <w:instrText xml:space="preserve"> PAGEREF _Toc238038788 \h </w:instrText>
            </w:r>
            <w:r>
              <w:rPr>
                <w:noProof/>
                <w:webHidden/>
              </w:rPr>
            </w:r>
            <w:r>
              <w:rPr>
                <w:noProof/>
                <w:webHidden/>
              </w:rPr>
              <w:fldChar w:fldCharType="separate"/>
            </w:r>
            <w:r>
              <w:rPr>
                <w:noProof/>
                <w:webHidden/>
              </w:rPr>
              <w:t>8</w:t>
            </w:r>
            <w:r>
              <w:rPr>
                <w:noProof/>
                <w:webHidden/>
              </w:rPr>
              <w:fldChar w:fldCharType="end"/>
            </w:r>
          </w:hyperlink>
        </w:p>
        <w:p w14:paraId="38322A67" w14:textId="317BE434" w:rsidR="007F692B" w:rsidRDefault="007F692B">
          <w:pPr>
            <w:pStyle w:val="INNH2"/>
            <w:tabs>
              <w:tab w:val="left" w:pos="800"/>
              <w:tab w:val="right" w:leader="dot" w:pos="9254"/>
            </w:tabs>
            <w:rPr>
              <w:rFonts w:eastAsiaTheme="minorEastAsia"/>
              <w:smallCaps w:val="0"/>
              <w:noProof/>
              <w:kern w:val="2"/>
              <w:sz w:val="24"/>
              <w:szCs w:val="24"/>
              <w:lang w:eastAsia="nb-NO"/>
              <w14:ligatures w14:val="standardContextual"/>
            </w:rPr>
          </w:pPr>
          <w:hyperlink w:anchor="_Toc238038789" w:history="1">
            <w:r w:rsidRPr="002E1F76">
              <w:rPr>
                <w:rStyle w:val="Hyperkobling"/>
                <w:noProof/>
              </w:rPr>
              <w:t>2.2</w:t>
            </w:r>
            <w:r>
              <w:rPr>
                <w:rFonts w:eastAsiaTheme="minorEastAsia"/>
                <w:smallCaps w:val="0"/>
                <w:noProof/>
                <w:kern w:val="2"/>
                <w:sz w:val="24"/>
                <w:szCs w:val="24"/>
                <w:lang w:eastAsia="nb-NO"/>
                <w14:ligatures w14:val="standardContextual"/>
              </w:rPr>
              <w:tab/>
            </w:r>
            <w:r w:rsidRPr="002E1F76">
              <w:rPr>
                <w:rStyle w:val="Hyperkobling"/>
                <w:noProof/>
              </w:rPr>
              <w:t>Tillatelser</w:t>
            </w:r>
            <w:r>
              <w:rPr>
                <w:noProof/>
                <w:webHidden/>
              </w:rPr>
              <w:tab/>
            </w:r>
            <w:r>
              <w:rPr>
                <w:noProof/>
                <w:webHidden/>
              </w:rPr>
              <w:fldChar w:fldCharType="begin"/>
            </w:r>
            <w:r>
              <w:rPr>
                <w:noProof/>
                <w:webHidden/>
              </w:rPr>
              <w:instrText xml:space="preserve"> PAGEREF _Toc238038789 \h </w:instrText>
            </w:r>
            <w:r>
              <w:rPr>
                <w:noProof/>
                <w:webHidden/>
              </w:rPr>
            </w:r>
            <w:r>
              <w:rPr>
                <w:noProof/>
                <w:webHidden/>
              </w:rPr>
              <w:fldChar w:fldCharType="separate"/>
            </w:r>
            <w:r>
              <w:rPr>
                <w:noProof/>
                <w:webHidden/>
              </w:rPr>
              <w:t>9</w:t>
            </w:r>
            <w:r>
              <w:rPr>
                <w:noProof/>
                <w:webHidden/>
              </w:rPr>
              <w:fldChar w:fldCharType="end"/>
            </w:r>
          </w:hyperlink>
        </w:p>
        <w:p w14:paraId="77917573" w14:textId="6B7E5EF0" w:rsidR="007F692B" w:rsidRDefault="007F692B">
          <w:pPr>
            <w:pStyle w:val="INNH2"/>
            <w:tabs>
              <w:tab w:val="left" w:pos="800"/>
              <w:tab w:val="right" w:leader="dot" w:pos="9254"/>
            </w:tabs>
            <w:rPr>
              <w:rFonts w:eastAsiaTheme="minorEastAsia"/>
              <w:smallCaps w:val="0"/>
              <w:noProof/>
              <w:kern w:val="2"/>
              <w:sz w:val="24"/>
              <w:szCs w:val="24"/>
              <w:lang w:eastAsia="nb-NO"/>
              <w14:ligatures w14:val="standardContextual"/>
            </w:rPr>
          </w:pPr>
          <w:hyperlink w:anchor="_Toc238038790" w:history="1">
            <w:r w:rsidRPr="002E1F76">
              <w:rPr>
                <w:rStyle w:val="Hyperkobling"/>
                <w:noProof/>
              </w:rPr>
              <w:t>2.3</w:t>
            </w:r>
            <w:r>
              <w:rPr>
                <w:rFonts w:eastAsiaTheme="minorEastAsia"/>
                <w:smallCaps w:val="0"/>
                <w:noProof/>
                <w:kern w:val="2"/>
                <w:sz w:val="24"/>
                <w:szCs w:val="24"/>
                <w:lang w:eastAsia="nb-NO"/>
                <w14:ligatures w14:val="standardContextual"/>
              </w:rPr>
              <w:tab/>
            </w:r>
            <w:r w:rsidRPr="002E1F76">
              <w:rPr>
                <w:rStyle w:val="Hyperkobling"/>
                <w:noProof/>
              </w:rPr>
              <w:t>Krav til sortering, mottak og mottakssted</w:t>
            </w:r>
            <w:r>
              <w:rPr>
                <w:noProof/>
                <w:webHidden/>
              </w:rPr>
              <w:tab/>
            </w:r>
            <w:r>
              <w:rPr>
                <w:noProof/>
                <w:webHidden/>
              </w:rPr>
              <w:fldChar w:fldCharType="begin"/>
            </w:r>
            <w:r>
              <w:rPr>
                <w:noProof/>
                <w:webHidden/>
              </w:rPr>
              <w:instrText xml:space="preserve"> PAGEREF _Toc238038790 \h </w:instrText>
            </w:r>
            <w:r>
              <w:rPr>
                <w:noProof/>
                <w:webHidden/>
              </w:rPr>
            </w:r>
            <w:r>
              <w:rPr>
                <w:noProof/>
                <w:webHidden/>
              </w:rPr>
              <w:fldChar w:fldCharType="separate"/>
            </w:r>
            <w:r>
              <w:rPr>
                <w:noProof/>
                <w:webHidden/>
              </w:rPr>
              <w:t>9</w:t>
            </w:r>
            <w:r>
              <w:rPr>
                <w:noProof/>
                <w:webHidden/>
              </w:rPr>
              <w:fldChar w:fldCharType="end"/>
            </w:r>
          </w:hyperlink>
        </w:p>
        <w:p w14:paraId="2253BA49" w14:textId="102E051E" w:rsidR="007F692B" w:rsidRDefault="007F692B">
          <w:pPr>
            <w:pStyle w:val="INNH3"/>
            <w:tabs>
              <w:tab w:val="left" w:pos="1200"/>
              <w:tab w:val="right" w:leader="dot" w:pos="9254"/>
            </w:tabs>
            <w:rPr>
              <w:rFonts w:eastAsiaTheme="minorEastAsia"/>
              <w:i w:val="0"/>
              <w:iCs w:val="0"/>
              <w:noProof/>
              <w:kern w:val="2"/>
              <w:sz w:val="24"/>
              <w:szCs w:val="24"/>
              <w:lang w:eastAsia="nb-NO"/>
              <w14:ligatures w14:val="standardContextual"/>
            </w:rPr>
          </w:pPr>
          <w:hyperlink w:anchor="_Toc238038791" w:history="1">
            <w:r w:rsidRPr="002E1F76">
              <w:rPr>
                <w:rStyle w:val="Hyperkobling"/>
                <w:noProof/>
              </w:rPr>
              <w:t>2.3.1</w:t>
            </w:r>
            <w:r>
              <w:rPr>
                <w:rFonts w:eastAsiaTheme="minorEastAsia"/>
                <w:i w:val="0"/>
                <w:iCs w:val="0"/>
                <w:noProof/>
                <w:kern w:val="2"/>
                <w:sz w:val="24"/>
                <w:szCs w:val="24"/>
                <w:lang w:eastAsia="nb-NO"/>
                <w14:ligatures w14:val="standardContextual"/>
              </w:rPr>
              <w:tab/>
            </w:r>
            <w:r w:rsidRPr="002E1F76">
              <w:rPr>
                <w:rStyle w:val="Hyperkobling"/>
                <w:noProof/>
              </w:rPr>
              <w:t>Krav til dokumentasjon og prising av avvik</w:t>
            </w:r>
            <w:r>
              <w:rPr>
                <w:noProof/>
                <w:webHidden/>
              </w:rPr>
              <w:tab/>
            </w:r>
            <w:r>
              <w:rPr>
                <w:noProof/>
                <w:webHidden/>
              </w:rPr>
              <w:fldChar w:fldCharType="begin"/>
            </w:r>
            <w:r>
              <w:rPr>
                <w:noProof/>
                <w:webHidden/>
              </w:rPr>
              <w:instrText xml:space="preserve"> PAGEREF _Toc238038791 \h </w:instrText>
            </w:r>
            <w:r>
              <w:rPr>
                <w:noProof/>
                <w:webHidden/>
              </w:rPr>
            </w:r>
            <w:r>
              <w:rPr>
                <w:noProof/>
                <w:webHidden/>
              </w:rPr>
              <w:fldChar w:fldCharType="separate"/>
            </w:r>
            <w:r>
              <w:rPr>
                <w:noProof/>
                <w:webHidden/>
              </w:rPr>
              <w:t>10</w:t>
            </w:r>
            <w:r>
              <w:rPr>
                <w:noProof/>
                <w:webHidden/>
              </w:rPr>
              <w:fldChar w:fldCharType="end"/>
            </w:r>
          </w:hyperlink>
        </w:p>
        <w:p w14:paraId="011E3F97" w14:textId="68F7D042" w:rsidR="007F692B" w:rsidRDefault="007F692B">
          <w:pPr>
            <w:pStyle w:val="INNH2"/>
            <w:tabs>
              <w:tab w:val="left" w:pos="800"/>
              <w:tab w:val="right" w:leader="dot" w:pos="9254"/>
            </w:tabs>
            <w:rPr>
              <w:rFonts w:eastAsiaTheme="minorEastAsia"/>
              <w:smallCaps w:val="0"/>
              <w:noProof/>
              <w:kern w:val="2"/>
              <w:sz w:val="24"/>
              <w:szCs w:val="24"/>
              <w:lang w:eastAsia="nb-NO"/>
              <w14:ligatures w14:val="standardContextual"/>
            </w:rPr>
          </w:pPr>
          <w:hyperlink w:anchor="_Toc238038792" w:history="1">
            <w:r w:rsidRPr="002E1F76">
              <w:rPr>
                <w:rStyle w:val="Hyperkobling"/>
                <w:noProof/>
              </w:rPr>
              <w:t>2.4</w:t>
            </w:r>
            <w:r>
              <w:rPr>
                <w:rFonts w:eastAsiaTheme="minorEastAsia"/>
                <w:smallCaps w:val="0"/>
                <w:noProof/>
                <w:kern w:val="2"/>
                <w:sz w:val="24"/>
                <w:szCs w:val="24"/>
                <w:lang w:eastAsia="nb-NO"/>
                <w14:ligatures w14:val="standardContextual"/>
              </w:rPr>
              <w:tab/>
            </w:r>
            <w:r w:rsidRPr="002E1F76">
              <w:rPr>
                <w:rStyle w:val="Hyperkobling"/>
                <w:noProof/>
              </w:rPr>
              <w:t>Administrative krav</w:t>
            </w:r>
            <w:r>
              <w:rPr>
                <w:noProof/>
                <w:webHidden/>
              </w:rPr>
              <w:tab/>
            </w:r>
            <w:r>
              <w:rPr>
                <w:noProof/>
                <w:webHidden/>
              </w:rPr>
              <w:fldChar w:fldCharType="begin"/>
            </w:r>
            <w:r>
              <w:rPr>
                <w:noProof/>
                <w:webHidden/>
              </w:rPr>
              <w:instrText xml:space="preserve"> PAGEREF _Toc238038792 \h </w:instrText>
            </w:r>
            <w:r>
              <w:rPr>
                <w:noProof/>
                <w:webHidden/>
              </w:rPr>
            </w:r>
            <w:r>
              <w:rPr>
                <w:noProof/>
                <w:webHidden/>
              </w:rPr>
              <w:fldChar w:fldCharType="separate"/>
            </w:r>
            <w:r>
              <w:rPr>
                <w:noProof/>
                <w:webHidden/>
              </w:rPr>
              <w:t>10</w:t>
            </w:r>
            <w:r>
              <w:rPr>
                <w:noProof/>
                <w:webHidden/>
              </w:rPr>
              <w:fldChar w:fldCharType="end"/>
            </w:r>
          </w:hyperlink>
        </w:p>
        <w:p w14:paraId="007A38C2" w14:textId="63796742" w:rsidR="007F692B" w:rsidRDefault="007F692B">
          <w:pPr>
            <w:pStyle w:val="INNH3"/>
            <w:tabs>
              <w:tab w:val="left" w:pos="1200"/>
              <w:tab w:val="right" w:leader="dot" w:pos="9254"/>
            </w:tabs>
            <w:rPr>
              <w:rFonts w:eastAsiaTheme="minorEastAsia"/>
              <w:i w:val="0"/>
              <w:iCs w:val="0"/>
              <w:noProof/>
              <w:kern w:val="2"/>
              <w:sz w:val="24"/>
              <w:szCs w:val="24"/>
              <w:lang w:eastAsia="nb-NO"/>
              <w14:ligatures w14:val="standardContextual"/>
            </w:rPr>
          </w:pPr>
          <w:hyperlink w:anchor="_Toc238038793" w:history="1">
            <w:r w:rsidRPr="002E1F76">
              <w:rPr>
                <w:rStyle w:val="Hyperkobling"/>
                <w:noProof/>
              </w:rPr>
              <w:t>2.4.1</w:t>
            </w:r>
            <w:r>
              <w:rPr>
                <w:rFonts w:eastAsiaTheme="minorEastAsia"/>
                <w:i w:val="0"/>
                <w:iCs w:val="0"/>
                <w:noProof/>
                <w:kern w:val="2"/>
                <w:sz w:val="24"/>
                <w:szCs w:val="24"/>
                <w:lang w:eastAsia="nb-NO"/>
                <w14:ligatures w14:val="standardContextual"/>
              </w:rPr>
              <w:tab/>
            </w:r>
            <w:r w:rsidRPr="002E1F76">
              <w:rPr>
                <w:rStyle w:val="Hyperkobling"/>
                <w:noProof/>
              </w:rPr>
              <w:t>Rapportering</w:t>
            </w:r>
            <w:r>
              <w:rPr>
                <w:noProof/>
                <w:webHidden/>
              </w:rPr>
              <w:tab/>
            </w:r>
            <w:r>
              <w:rPr>
                <w:noProof/>
                <w:webHidden/>
              </w:rPr>
              <w:fldChar w:fldCharType="begin"/>
            </w:r>
            <w:r>
              <w:rPr>
                <w:noProof/>
                <w:webHidden/>
              </w:rPr>
              <w:instrText xml:space="preserve"> PAGEREF _Toc238038793 \h </w:instrText>
            </w:r>
            <w:r>
              <w:rPr>
                <w:noProof/>
                <w:webHidden/>
              </w:rPr>
            </w:r>
            <w:r>
              <w:rPr>
                <w:noProof/>
                <w:webHidden/>
              </w:rPr>
              <w:fldChar w:fldCharType="separate"/>
            </w:r>
            <w:r>
              <w:rPr>
                <w:noProof/>
                <w:webHidden/>
              </w:rPr>
              <w:t>10</w:t>
            </w:r>
            <w:r>
              <w:rPr>
                <w:noProof/>
                <w:webHidden/>
              </w:rPr>
              <w:fldChar w:fldCharType="end"/>
            </w:r>
          </w:hyperlink>
        </w:p>
        <w:p w14:paraId="6BE02718" w14:textId="685DBA23" w:rsidR="007F692B" w:rsidRDefault="007F692B">
          <w:pPr>
            <w:pStyle w:val="INNH3"/>
            <w:tabs>
              <w:tab w:val="left" w:pos="1200"/>
              <w:tab w:val="right" w:leader="dot" w:pos="9254"/>
            </w:tabs>
            <w:rPr>
              <w:rFonts w:eastAsiaTheme="minorEastAsia"/>
              <w:i w:val="0"/>
              <w:iCs w:val="0"/>
              <w:noProof/>
              <w:kern w:val="2"/>
              <w:sz w:val="24"/>
              <w:szCs w:val="24"/>
              <w:lang w:eastAsia="nb-NO"/>
              <w14:ligatures w14:val="standardContextual"/>
            </w:rPr>
          </w:pPr>
          <w:hyperlink w:anchor="_Toc238038794" w:history="1">
            <w:r w:rsidRPr="002E1F76">
              <w:rPr>
                <w:rStyle w:val="Hyperkobling"/>
                <w:noProof/>
              </w:rPr>
              <w:t>2.4.2</w:t>
            </w:r>
            <w:r>
              <w:rPr>
                <w:rFonts w:eastAsiaTheme="minorEastAsia"/>
                <w:i w:val="0"/>
                <w:iCs w:val="0"/>
                <w:noProof/>
                <w:kern w:val="2"/>
                <w:sz w:val="24"/>
                <w:szCs w:val="24"/>
                <w:lang w:eastAsia="nb-NO"/>
                <w14:ligatures w14:val="standardContextual"/>
              </w:rPr>
              <w:tab/>
            </w:r>
            <w:r w:rsidRPr="002E1F76">
              <w:rPr>
                <w:rStyle w:val="Hyperkobling"/>
                <w:noProof/>
              </w:rPr>
              <w:t>Krav til fakturering</w:t>
            </w:r>
            <w:r>
              <w:rPr>
                <w:noProof/>
                <w:webHidden/>
              </w:rPr>
              <w:tab/>
            </w:r>
            <w:r>
              <w:rPr>
                <w:noProof/>
                <w:webHidden/>
              </w:rPr>
              <w:fldChar w:fldCharType="begin"/>
            </w:r>
            <w:r>
              <w:rPr>
                <w:noProof/>
                <w:webHidden/>
              </w:rPr>
              <w:instrText xml:space="preserve"> PAGEREF _Toc238038794 \h </w:instrText>
            </w:r>
            <w:r>
              <w:rPr>
                <w:noProof/>
                <w:webHidden/>
              </w:rPr>
            </w:r>
            <w:r>
              <w:rPr>
                <w:noProof/>
                <w:webHidden/>
              </w:rPr>
              <w:fldChar w:fldCharType="separate"/>
            </w:r>
            <w:r>
              <w:rPr>
                <w:noProof/>
                <w:webHidden/>
              </w:rPr>
              <w:t>11</w:t>
            </w:r>
            <w:r>
              <w:rPr>
                <w:noProof/>
                <w:webHidden/>
              </w:rPr>
              <w:fldChar w:fldCharType="end"/>
            </w:r>
          </w:hyperlink>
        </w:p>
        <w:p w14:paraId="1148A709" w14:textId="0CF99B0F" w:rsidR="007F692B" w:rsidRDefault="007F692B">
          <w:pPr>
            <w:pStyle w:val="INNH3"/>
            <w:tabs>
              <w:tab w:val="left" w:pos="1200"/>
              <w:tab w:val="right" w:leader="dot" w:pos="9254"/>
            </w:tabs>
            <w:rPr>
              <w:rFonts w:eastAsiaTheme="minorEastAsia"/>
              <w:i w:val="0"/>
              <w:iCs w:val="0"/>
              <w:noProof/>
              <w:kern w:val="2"/>
              <w:sz w:val="24"/>
              <w:szCs w:val="24"/>
              <w:lang w:eastAsia="nb-NO"/>
              <w14:ligatures w14:val="standardContextual"/>
            </w:rPr>
          </w:pPr>
          <w:hyperlink w:anchor="_Toc238038795" w:history="1">
            <w:r w:rsidRPr="002E1F76">
              <w:rPr>
                <w:rStyle w:val="Hyperkobling"/>
                <w:rFonts w:ascii="Oslo Sans Office" w:eastAsia="Oslo Sans Office" w:hAnsi="Oslo Sans Office" w:cs="Oslo Sans Office"/>
                <w:noProof/>
              </w:rPr>
              <w:t>2.4.3</w:t>
            </w:r>
            <w:r>
              <w:rPr>
                <w:rFonts w:eastAsiaTheme="minorEastAsia"/>
                <w:i w:val="0"/>
                <w:iCs w:val="0"/>
                <w:noProof/>
                <w:kern w:val="2"/>
                <w:sz w:val="24"/>
                <w:szCs w:val="24"/>
                <w:lang w:eastAsia="nb-NO"/>
                <w14:ligatures w14:val="standardContextual"/>
              </w:rPr>
              <w:tab/>
            </w:r>
            <w:r w:rsidRPr="002E1F76">
              <w:rPr>
                <w:rStyle w:val="Hyperkobling"/>
                <w:rFonts w:ascii="Oslo Sans Office" w:eastAsia="Oslo Sans Office" w:hAnsi="Oslo Sans Office" w:cs="Oslo Sans Office"/>
                <w:noProof/>
              </w:rPr>
              <w:t>Gebyr for avvik i leveransen</w:t>
            </w:r>
            <w:r>
              <w:rPr>
                <w:noProof/>
                <w:webHidden/>
              </w:rPr>
              <w:tab/>
            </w:r>
            <w:r>
              <w:rPr>
                <w:noProof/>
                <w:webHidden/>
              </w:rPr>
              <w:fldChar w:fldCharType="begin"/>
            </w:r>
            <w:r>
              <w:rPr>
                <w:noProof/>
                <w:webHidden/>
              </w:rPr>
              <w:instrText xml:space="preserve"> PAGEREF _Toc238038795 \h </w:instrText>
            </w:r>
            <w:r>
              <w:rPr>
                <w:noProof/>
                <w:webHidden/>
              </w:rPr>
            </w:r>
            <w:r>
              <w:rPr>
                <w:noProof/>
                <w:webHidden/>
              </w:rPr>
              <w:fldChar w:fldCharType="separate"/>
            </w:r>
            <w:r>
              <w:rPr>
                <w:noProof/>
                <w:webHidden/>
              </w:rPr>
              <w:t>12</w:t>
            </w:r>
            <w:r>
              <w:rPr>
                <w:noProof/>
                <w:webHidden/>
              </w:rPr>
              <w:fldChar w:fldCharType="end"/>
            </w:r>
          </w:hyperlink>
        </w:p>
        <w:p w14:paraId="2B3CD15F" w14:textId="455862BC" w:rsidR="007F692B" w:rsidRDefault="007F692B">
          <w:pPr>
            <w:pStyle w:val="INNH3"/>
            <w:tabs>
              <w:tab w:val="left" w:pos="1200"/>
              <w:tab w:val="right" w:leader="dot" w:pos="9254"/>
            </w:tabs>
            <w:rPr>
              <w:rFonts w:eastAsiaTheme="minorEastAsia"/>
              <w:i w:val="0"/>
              <w:iCs w:val="0"/>
              <w:noProof/>
              <w:kern w:val="2"/>
              <w:sz w:val="24"/>
              <w:szCs w:val="24"/>
              <w:lang w:eastAsia="nb-NO"/>
              <w14:ligatures w14:val="standardContextual"/>
            </w:rPr>
          </w:pPr>
          <w:hyperlink w:anchor="_Toc238038796" w:history="1">
            <w:r w:rsidRPr="002E1F76">
              <w:rPr>
                <w:rStyle w:val="Hyperkobling"/>
                <w:noProof/>
              </w:rPr>
              <w:t>2.4.4</w:t>
            </w:r>
            <w:r>
              <w:rPr>
                <w:rFonts w:eastAsiaTheme="minorEastAsia"/>
                <w:i w:val="0"/>
                <w:iCs w:val="0"/>
                <w:noProof/>
                <w:kern w:val="2"/>
                <w:sz w:val="24"/>
                <w:szCs w:val="24"/>
                <w:lang w:eastAsia="nb-NO"/>
                <w14:ligatures w14:val="standardContextual"/>
              </w:rPr>
              <w:tab/>
            </w:r>
            <w:r w:rsidRPr="002E1F76">
              <w:rPr>
                <w:rStyle w:val="Hyperkobling"/>
                <w:noProof/>
              </w:rPr>
              <w:t>Kontraktsoppfølging og nøkkelpersoner</w:t>
            </w:r>
            <w:r>
              <w:rPr>
                <w:noProof/>
                <w:webHidden/>
              </w:rPr>
              <w:tab/>
            </w:r>
            <w:r>
              <w:rPr>
                <w:noProof/>
                <w:webHidden/>
              </w:rPr>
              <w:fldChar w:fldCharType="begin"/>
            </w:r>
            <w:r>
              <w:rPr>
                <w:noProof/>
                <w:webHidden/>
              </w:rPr>
              <w:instrText xml:space="preserve"> PAGEREF _Toc238038796 \h </w:instrText>
            </w:r>
            <w:r>
              <w:rPr>
                <w:noProof/>
                <w:webHidden/>
              </w:rPr>
            </w:r>
            <w:r>
              <w:rPr>
                <w:noProof/>
                <w:webHidden/>
              </w:rPr>
              <w:fldChar w:fldCharType="separate"/>
            </w:r>
            <w:r>
              <w:rPr>
                <w:noProof/>
                <w:webHidden/>
              </w:rPr>
              <w:t>12</w:t>
            </w:r>
            <w:r>
              <w:rPr>
                <w:noProof/>
                <w:webHidden/>
              </w:rPr>
              <w:fldChar w:fldCharType="end"/>
            </w:r>
          </w:hyperlink>
        </w:p>
        <w:p w14:paraId="5738FFD4" w14:textId="5EB3865F" w:rsidR="007F692B" w:rsidRDefault="007F692B">
          <w:pPr>
            <w:pStyle w:val="INNH3"/>
            <w:tabs>
              <w:tab w:val="left" w:pos="1200"/>
              <w:tab w:val="right" w:leader="dot" w:pos="9254"/>
            </w:tabs>
            <w:rPr>
              <w:rFonts w:eastAsiaTheme="minorEastAsia"/>
              <w:i w:val="0"/>
              <w:iCs w:val="0"/>
              <w:noProof/>
              <w:kern w:val="2"/>
              <w:sz w:val="24"/>
              <w:szCs w:val="24"/>
              <w:lang w:eastAsia="nb-NO"/>
              <w14:ligatures w14:val="standardContextual"/>
            </w:rPr>
          </w:pPr>
          <w:hyperlink w:anchor="_Toc238038797" w:history="1">
            <w:r w:rsidRPr="002E1F76">
              <w:rPr>
                <w:rStyle w:val="Hyperkobling"/>
                <w:noProof/>
              </w:rPr>
              <w:t>2.4.5</w:t>
            </w:r>
            <w:r>
              <w:rPr>
                <w:rFonts w:eastAsiaTheme="minorEastAsia"/>
                <w:i w:val="0"/>
                <w:iCs w:val="0"/>
                <w:noProof/>
                <w:kern w:val="2"/>
                <w:sz w:val="24"/>
                <w:szCs w:val="24"/>
                <w:lang w:eastAsia="nb-NO"/>
                <w14:ligatures w14:val="standardContextual"/>
              </w:rPr>
              <w:tab/>
            </w:r>
            <w:r w:rsidRPr="002E1F76">
              <w:rPr>
                <w:rStyle w:val="Hyperkobling"/>
                <w:noProof/>
              </w:rPr>
              <w:t>Felles risikovurdering</w:t>
            </w:r>
            <w:r>
              <w:rPr>
                <w:noProof/>
                <w:webHidden/>
              </w:rPr>
              <w:tab/>
            </w:r>
            <w:r>
              <w:rPr>
                <w:noProof/>
                <w:webHidden/>
              </w:rPr>
              <w:fldChar w:fldCharType="begin"/>
            </w:r>
            <w:r>
              <w:rPr>
                <w:noProof/>
                <w:webHidden/>
              </w:rPr>
              <w:instrText xml:space="preserve"> PAGEREF _Toc238038797 \h </w:instrText>
            </w:r>
            <w:r>
              <w:rPr>
                <w:noProof/>
                <w:webHidden/>
              </w:rPr>
            </w:r>
            <w:r>
              <w:rPr>
                <w:noProof/>
                <w:webHidden/>
              </w:rPr>
              <w:fldChar w:fldCharType="separate"/>
            </w:r>
            <w:r>
              <w:rPr>
                <w:noProof/>
                <w:webHidden/>
              </w:rPr>
              <w:t>12</w:t>
            </w:r>
            <w:r>
              <w:rPr>
                <w:noProof/>
                <w:webHidden/>
              </w:rPr>
              <w:fldChar w:fldCharType="end"/>
            </w:r>
          </w:hyperlink>
        </w:p>
        <w:p w14:paraId="40BB4B72" w14:textId="598771D0" w:rsidR="007F692B" w:rsidRDefault="007F692B">
          <w:pPr>
            <w:pStyle w:val="INNH2"/>
            <w:tabs>
              <w:tab w:val="left" w:pos="800"/>
              <w:tab w:val="right" w:leader="dot" w:pos="9254"/>
            </w:tabs>
            <w:rPr>
              <w:rFonts w:eastAsiaTheme="minorEastAsia"/>
              <w:smallCaps w:val="0"/>
              <w:noProof/>
              <w:kern w:val="2"/>
              <w:sz w:val="24"/>
              <w:szCs w:val="24"/>
              <w:lang w:eastAsia="nb-NO"/>
              <w14:ligatures w14:val="standardContextual"/>
            </w:rPr>
          </w:pPr>
          <w:hyperlink w:anchor="_Toc238038798" w:history="1">
            <w:r w:rsidRPr="002E1F76">
              <w:rPr>
                <w:rStyle w:val="Hyperkobling"/>
                <w:noProof/>
              </w:rPr>
              <w:t>2.5</w:t>
            </w:r>
            <w:r>
              <w:rPr>
                <w:rFonts w:eastAsiaTheme="minorEastAsia"/>
                <w:smallCaps w:val="0"/>
                <w:noProof/>
                <w:kern w:val="2"/>
                <w:sz w:val="24"/>
                <w:szCs w:val="24"/>
                <w:lang w:eastAsia="nb-NO"/>
                <w14:ligatures w14:val="standardContextual"/>
              </w:rPr>
              <w:tab/>
            </w:r>
            <w:r w:rsidRPr="002E1F76">
              <w:rPr>
                <w:rStyle w:val="Hyperkobling"/>
                <w:noProof/>
              </w:rPr>
              <w:t>Krav til oppdragsbeskrivelse</w:t>
            </w:r>
            <w:r>
              <w:rPr>
                <w:noProof/>
                <w:webHidden/>
              </w:rPr>
              <w:tab/>
            </w:r>
            <w:r>
              <w:rPr>
                <w:noProof/>
                <w:webHidden/>
              </w:rPr>
              <w:fldChar w:fldCharType="begin"/>
            </w:r>
            <w:r>
              <w:rPr>
                <w:noProof/>
                <w:webHidden/>
              </w:rPr>
              <w:instrText xml:space="preserve"> PAGEREF _Toc238038798 \h </w:instrText>
            </w:r>
            <w:r>
              <w:rPr>
                <w:noProof/>
                <w:webHidden/>
              </w:rPr>
            </w:r>
            <w:r>
              <w:rPr>
                <w:noProof/>
                <w:webHidden/>
              </w:rPr>
              <w:fldChar w:fldCharType="separate"/>
            </w:r>
            <w:r>
              <w:rPr>
                <w:noProof/>
                <w:webHidden/>
              </w:rPr>
              <w:t>12</w:t>
            </w:r>
            <w:r>
              <w:rPr>
                <w:noProof/>
                <w:webHidden/>
              </w:rPr>
              <w:fldChar w:fldCharType="end"/>
            </w:r>
          </w:hyperlink>
        </w:p>
        <w:p w14:paraId="6C4A2FAD" w14:textId="1CFB7B51" w:rsidR="007F692B" w:rsidRDefault="007F692B">
          <w:pPr>
            <w:pStyle w:val="INNH1"/>
            <w:tabs>
              <w:tab w:val="left" w:pos="400"/>
              <w:tab w:val="right" w:leader="dot" w:pos="9254"/>
            </w:tabs>
            <w:rPr>
              <w:rFonts w:eastAsiaTheme="minorEastAsia"/>
              <w:b w:val="0"/>
              <w:bCs w:val="0"/>
              <w:caps w:val="0"/>
              <w:noProof/>
              <w:kern w:val="2"/>
              <w:sz w:val="24"/>
              <w:szCs w:val="24"/>
              <w:lang w:eastAsia="nb-NO"/>
              <w14:ligatures w14:val="standardContextual"/>
            </w:rPr>
          </w:pPr>
          <w:hyperlink w:anchor="_Toc238038799" w:history="1">
            <w:r w:rsidRPr="002E1F76">
              <w:rPr>
                <w:rStyle w:val="Hyperkobling"/>
                <w:noProof/>
              </w:rPr>
              <w:t>3</w:t>
            </w:r>
            <w:r>
              <w:rPr>
                <w:rFonts w:eastAsiaTheme="minorEastAsia"/>
                <w:b w:val="0"/>
                <w:bCs w:val="0"/>
                <w:caps w:val="0"/>
                <w:noProof/>
                <w:kern w:val="2"/>
                <w:sz w:val="24"/>
                <w:szCs w:val="24"/>
                <w:lang w:eastAsia="nb-NO"/>
                <w14:ligatures w14:val="standardContextual"/>
              </w:rPr>
              <w:tab/>
            </w:r>
            <w:r w:rsidRPr="002E1F76">
              <w:rPr>
                <w:rStyle w:val="Hyperkobling"/>
                <w:noProof/>
              </w:rPr>
              <w:t>Dokumentasjonskrav</w:t>
            </w:r>
            <w:r>
              <w:rPr>
                <w:noProof/>
                <w:webHidden/>
              </w:rPr>
              <w:tab/>
            </w:r>
            <w:r>
              <w:rPr>
                <w:noProof/>
                <w:webHidden/>
              </w:rPr>
              <w:fldChar w:fldCharType="begin"/>
            </w:r>
            <w:r>
              <w:rPr>
                <w:noProof/>
                <w:webHidden/>
              </w:rPr>
              <w:instrText xml:space="preserve"> PAGEREF _Toc238038799 \h </w:instrText>
            </w:r>
            <w:r>
              <w:rPr>
                <w:noProof/>
                <w:webHidden/>
              </w:rPr>
            </w:r>
            <w:r>
              <w:rPr>
                <w:noProof/>
                <w:webHidden/>
              </w:rPr>
              <w:fldChar w:fldCharType="separate"/>
            </w:r>
            <w:r>
              <w:rPr>
                <w:noProof/>
                <w:webHidden/>
              </w:rPr>
              <w:t>13</w:t>
            </w:r>
            <w:r>
              <w:rPr>
                <w:noProof/>
                <w:webHidden/>
              </w:rPr>
              <w:fldChar w:fldCharType="end"/>
            </w:r>
          </w:hyperlink>
        </w:p>
        <w:p w14:paraId="7513E2D3" w14:textId="528F4859" w:rsidR="007F692B" w:rsidRDefault="007F692B">
          <w:pPr>
            <w:pStyle w:val="INNH1"/>
            <w:tabs>
              <w:tab w:val="left" w:pos="400"/>
              <w:tab w:val="right" w:leader="dot" w:pos="9254"/>
            </w:tabs>
            <w:rPr>
              <w:rFonts w:eastAsiaTheme="minorEastAsia"/>
              <w:b w:val="0"/>
              <w:bCs w:val="0"/>
              <w:caps w:val="0"/>
              <w:noProof/>
              <w:kern w:val="2"/>
              <w:sz w:val="24"/>
              <w:szCs w:val="24"/>
              <w:lang w:eastAsia="nb-NO"/>
              <w14:ligatures w14:val="standardContextual"/>
            </w:rPr>
          </w:pPr>
          <w:hyperlink w:anchor="_Toc238038800" w:history="1">
            <w:r w:rsidRPr="002E1F76">
              <w:rPr>
                <w:rStyle w:val="Hyperkobling"/>
                <w:noProof/>
              </w:rPr>
              <w:t>4</w:t>
            </w:r>
            <w:r>
              <w:rPr>
                <w:rFonts w:eastAsiaTheme="minorEastAsia"/>
                <w:b w:val="0"/>
                <w:bCs w:val="0"/>
                <w:caps w:val="0"/>
                <w:noProof/>
                <w:kern w:val="2"/>
                <w:sz w:val="24"/>
                <w:szCs w:val="24"/>
                <w:lang w:eastAsia="nb-NO"/>
                <w14:ligatures w14:val="standardContextual"/>
              </w:rPr>
              <w:tab/>
            </w:r>
            <w:r w:rsidRPr="002E1F76">
              <w:rPr>
                <w:rStyle w:val="Hyperkobling"/>
                <w:noProof/>
              </w:rPr>
              <w:t>Brukervilkår Oslonøkkel til miljøstasjoner</w:t>
            </w:r>
            <w:r>
              <w:rPr>
                <w:noProof/>
                <w:webHidden/>
              </w:rPr>
              <w:tab/>
            </w:r>
            <w:r>
              <w:rPr>
                <w:noProof/>
                <w:webHidden/>
              </w:rPr>
              <w:fldChar w:fldCharType="begin"/>
            </w:r>
            <w:r>
              <w:rPr>
                <w:noProof/>
                <w:webHidden/>
              </w:rPr>
              <w:instrText xml:space="preserve"> PAGEREF _Toc238038800 \h </w:instrText>
            </w:r>
            <w:r>
              <w:rPr>
                <w:noProof/>
                <w:webHidden/>
              </w:rPr>
            </w:r>
            <w:r>
              <w:rPr>
                <w:noProof/>
                <w:webHidden/>
              </w:rPr>
              <w:fldChar w:fldCharType="separate"/>
            </w:r>
            <w:r>
              <w:rPr>
                <w:noProof/>
                <w:webHidden/>
              </w:rPr>
              <w:t>14</w:t>
            </w:r>
            <w:r>
              <w:rPr>
                <w:noProof/>
                <w:webHidden/>
              </w:rPr>
              <w:fldChar w:fldCharType="end"/>
            </w:r>
          </w:hyperlink>
        </w:p>
        <w:p w14:paraId="16F1B6E9" w14:textId="2BE244B0" w:rsidR="007F692B" w:rsidRDefault="007F692B">
          <w:pPr>
            <w:pStyle w:val="INNH1"/>
            <w:tabs>
              <w:tab w:val="left" w:pos="400"/>
              <w:tab w:val="right" w:leader="dot" w:pos="9254"/>
            </w:tabs>
            <w:rPr>
              <w:rFonts w:eastAsiaTheme="minorEastAsia"/>
              <w:b w:val="0"/>
              <w:bCs w:val="0"/>
              <w:caps w:val="0"/>
              <w:noProof/>
              <w:kern w:val="2"/>
              <w:sz w:val="24"/>
              <w:szCs w:val="24"/>
              <w:lang w:eastAsia="nb-NO"/>
              <w14:ligatures w14:val="standardContextual"/>
            </w:rPr>
          </w:pPr>
          <w:hyperlink w:anchor="_Toc238038801" w:history="1">
            <w:r w:rsidRPr="002E1F76">
              <w:rPr>
                <w:rStyle w:val="Hyperkobling"/>
                <w:noProof/>
              </w:rPr>
              <w:t>5</w:t>
            </w:r>
            <w:r>
              <w:rPr>
                <w:rFonts w:eastAsiaTheme="minorEastAsia"/>
                <w:b w:val="0"/>
                <w:bCs w:val="0"/>
                <w:caps w:val="0"/>
                <w:noProof/>
                <w:kern w:val="2"/>
                <w:sz w:val="24"/>
                <w:szCs w:val="24"/>
                <w:lang w:eastAsia="nb-NO"/>
                <w14:ligatures w14:val="standardContextual"/>
              </w:rPr>
              <w:tab/>
            </w:r>
            <w:r w:rsidRPr="002E1F76">
              <w:rPr>
                <w:rStyle w:val="Hyperkobling"/>
                <w:noProof/>
              </w:rPr>
              <w:t>Leveringsbetingelser og veiledningsskilter  på miljøstasjonene</w:t>
            </w:r>
            <w:r>
              <w:rPr>
                <w:noProof/>
                <w:webHidden/>
              </w:rPr>
              <w:tab/>
            </w:r>
            <w:r>
              <w:rPr>
                <w:noProof/>
                <w:webHidden/>
              </w:rPr>
              <w:fldChar w:fldCharType="begin"/>
            </w:r>
            <w:r>
              <w:rPr>
                <w:noProof/>
                <w:webHidden/>
              </w:rPr>
              <w:instrText xml:space="preserve"> PAGEREF _Toc238038801 \h </w:instrText>
            </w:r>
            <w:r>
              <w:rPr>
                <w:noProof/>
                <w:webHidden/>
              </w:rPr>
            </w:r>
            <w:r>
              <w:rPr>
                <w:noProof/>
                <w:webHidden/>
              </w:rPr>
              <w:fldChar w:fldCharType="separate"/>
            </w:r>
            <w:r>
              <w:rPr>
                <w:noProof/>
                <w:webHidden/>
              </w:rPr>
              <w:t>15</w:t>
            </w:r>
            <w:r>
              <w:rPr>
                <w:noProof/>
                <w:webHidden/>
              </w:rPr>
              <w:fldChar w:fldCharType="end"/>
            </w:r>
          </w:hyperlink>
        </w:p>
        <w:p w14:paraId="5202BEAB" w14:textId="074E81E2" w:rsidR="007F692B" w:rsidRDefault="007F692B">
          <w:pPr>
            <w:pStyle w:val="INNH2"/>
            <w:tabs>
              <w:tab w:val="left" w:pos="800"/>
              <w:tab w:val="right" w:leader="dot" w:pos="9254"/>
            </w:tabs>
            <w:rPr>
              <w:rFonts w:eastAsiaTheme="minorEastAsia"/>
              <w:smallCaps w:val="0"/>
              <w:noProof/>
              <w:kern w:val="2"/>
              <w:sz w:val="24"/>
              <w:szCs w:val="24"/>
              <w:lang w:eastAsia="nb-NO"/>
              <w14:ligatures w14:val="standardContextual"/>
            </w:rPr>
          </w:pPr>
          <w:hyperlink w:anchor="_Toc238038802" w:history="1">
            <w:r w:rsidRPr="002E1F76">
              <w:rPr>
                <w:rStyle w:val="Hyperkobling"/>
                <w:noProof/>
              </w:rPr>
              <w:t>5.1</w:t>
            </w:r>
            <w:r>
              <w:rPr>
                <w:rFonts w:eastAsiaTheme="minorEastAsia"/>
                <w:smallCaps w:val="0"/>
                <w:noProof/>
                <w:kern w:val="2"/>
                <w:sz w:val="24"/>
                <w:szCs w:val="24"/>
                <w:lang w:eastAsia="nb-NO"/>
                <w14:ligatures w14:val="standardContextual"/>
              </w:rPr>
              <w:tab/>
            </w:r>
            <w:r w:rsidRPr="002E1F76">
              <w:rPr>
                <w:rStyle w:val="Hyperkobling"/>
                <w:noProof/>
              </w:rPr>
              <w:t>Leveringsbetingelser som skiltet på inngangsdøren</w:t>
            </w:r>
            <w:r>
              <w:rPr>
                <w:noProof/>
                <w:webHidden/>
              </w:rPr>
              <w:tab/>
            </w:r>
            <w:r>
              <w:rPr>
                <w:noProof/>
                <w:webHidden/>
              </w:rPr>
              <w:fldChar w:fldCharType="begin"/>
            </w:r>
            <w:r>
              <w:rPr>
                <w:noProof/>
                <w:webHidden/>
              </w:rPr>
              <w:instrText xml:space="preserve"> PAGEREF _Toc238038802 \h </w:instrText>
            </w:r>
            <w:r>
              <w:rPr>
                <w:noProof/>
                <w:webHidden/>
              </w:rPr>
            </w:r>
            <w:r>
              <w:rPr>
                <w:noProof/>
                <w:webHidden/>
              </w:rPr>
              <w:fldChar w:fldCharType="separate"/>
            </w:r>
            <w:r>
              <w:rPr>
                <w:noProof/>
                <w:webHidden/>
              </w:rPr>
              <w:t>15</w:t>
            </w:r>
            <w:r>
              <w:rPr>
                <w:noProof/>
                <w:webHidden/>
              </w:rPr>
              <w:fldChar w:fldCharType="end"/>
            </w:r>
          </w:hyperlink>
        </w:p>
        <w:p w14:paraId="4E597E89" w14:textId="55DB70C8" w:rsidR="007F692B" w:rsidRDefault="007F692B">
          <w:pPr>
            <w:pStyle w:val="INNH2"/>
            <w:tabs>
              <w:tab w:val="left" w:pos="800"/>
              <w:tab w:val="right" w:leader="dot" w:pos="9254"/>
            </w:tabs>
            <w:rPr>
              <w:rFonts w:eastAsiaTheme="minorEastAsia"/>
              <w:smallCaps w:val="0"/>
              <w:noProof/>
              <w:kern w:val="2"/>
              <w:sz w:val="24"/>
              <w:szCs w:val="24"/>
              <w:lang w:eastAsia="nb-NO"/>
              <w14:ligatures w14:val="standardContextual"/>
            </w:rPr>
          </w:pPr>
          <w:hyperlink w:anchor="_Toc238038803" w:history="1">
            <w:r w:rsidRPr="002E1F76">
              <w:rPr>
                <w:rStyle w:val="Hyperkobling"/>
                <w:noProof/>
              </w:rPr>
              <w:t>5.2</w:t>
            </w:r>
            <w:r>
              <w:rPr>
                <w:rFonts w:eastAsiaTheme="minorEastAsia"/>
                <w:smallCaps w:val="0"/>
                <w:noProof/>
                <w:kern w:val="2"/>
                <w:sz w:val="24"/>
                <w:szCs w:val="24"/>
                <w:lang w:eastAsia="nb-NO"/>
                <w14:ligatures w14:val="standardContextual"/>
              </w:rPr>
              <w:tab/>
            </w:r>
            <w:r w:rsidRPr="002E1F76">
              <w:rPr>
                <w:rStyle w:val="Hyperkobling"/>
                <w:noProof/>
              </w:rPr>
              <w:t>Veiledningsskilter til de ulike fraksjonene</w:t>
            </w:r>
            <w:r>
              <w:rPr>
                <w:noProof/>
                <w:webHidden/>
              </w:rPr>
              <w:tab/>
            </w:r>
            <w:r>
              <w:rPr>
                <w:noProof/>
                <w:webHidden/>
              </w:rPr>
              <w:fldChar w:fldCharType="begin"/>
            </w:r>
            <w:r>
              <w:rPr>
                <w:noProof/>
                <w:webHidden/>
              </w:rPr>
              <w:instrText xml:space="preserve"> PAGEREF _Toc238038803 \h </w:instrText>
            </w:r>
            <w:r>
              <w:rPr>
                <w:noProof/>
                <w:webHidden/>
              </w:rPr>
            </w:r>
            <w:r>
              <w:rPr>
                <w:noProof/>
                <w:webHidden/>
              </w:rPr>
              <w:fldChar w:fldCharType="separate"/>
            </w:r>
            <w:r>
              <w:rPr>
                <w:noProof/>
                <w:webHidden/>
              </w:rPr>
              <w:t>16</w:t>
            </w:r>
            <w:r>
              <w:rPr>
                <w:noProof/>
                <w:webHidden/>
              </w:rPr>
              <w:fldChar w:fldCharType="end"/>
            </w:r>
          </w:hyperlink>
        </w:p>
        <w:p w14:paraId="74681DD1" w14:textId="5A58347F" w:rsidR="002B0036" w:rsidRPr="00542FBA" w:rsidRDefault="002B0036" w:rsidP="002B0036">
          <w:pPr>
            <w:rPr>
              <w:b/>
              <w:bCs/>
            </w:rPr>
          </w:pPr>
          <w:r w:rsidRPr="00542FBA">
            <w:rPr>
              <w:b/>
              <w:bCs/>
            </w:rPr>
            <w:fldChar w:fldCharType="end"/>
          </w:r>
        </w:p>
      </w:sdtContent>
    </w:sdt>
    <w:p w14:paraId="4ED88C51" w14:textId="5DB8A9E2" w:rsidR="00E5673B" w:rsidRPr="00542FBA" w:rsidRDefault="002C0D25" w:rsidP="000055A3">
      <w:pPr>
        <w:pStyle w:val="Overskrift1"/>
        <w:numPr>
          <w:ilvl w:val="0"/>
          <w:numId w:val="12"/>
        </w:numPr>
      </w:pPr>
      <w:bookmarkStart w:id="1" w:name="_Toc224745077"/>
      <w:bookmarkStart w:id="2" w:name="_Toc238038777"/>
      <w:r w:rsidRPr="00542FBA">
        <w:lastRenderedPageBreak/>
        <w:t>Omfang</w:t>
      </w:r>
      <w:r w:rsidR="00B06163">
        <w:t xml:space="preserve"> -</w:t>
      </w:r>
      <w:r w:rsidR="00246818" w:rsidRPr="00542FBA">
        <w:t xml:space="preserve"> </w:t>
      </w:r>
      <w:r w:rsidRPr="00542FBA">
        <w:t xml:space="preserve">deloppdrag </w:t>
      </w:r>
      <w:bookmarkEnd w:id="1"/>
      <w:r w:rsidR="00246818" w:rsidRPr="00542FBA">
        <w:t>2</w:t>
      </w:r>
      <w:bookmarkEnd w:id="2"/>
    </w:p>
    <w:p w14:paraId="59B2B028" w14:textId="07C44A85" w:rsidR="00E5673B" w:rsidRPr="00542FBA" w:rsidRDefault="000055A3" w:rsidP="0089780D">
      <w:pPr>
        <w:pStyle w:val="Ingenmellomrom"/>
      </w:pPr>
      <w:r w:rsidRPr="00542FBA">
        <w:t>Oppdraget er ett av flere deloppdrag i anskaffelsen av transport, mottak, og sluttbehandling/destruksjon av farlig avfall.</w:t>
      </w:r>
    </w:p>
    <w:p w14:paraId="06E9668C" w14:textId="77777777" w:rsidR="005D0B1C" w:rsidRDefault="005D0B1C" w:rsidP="005D0B1C">
      <w:pPr>
        <w:pStyle w:val="Ingenmellomrom"/>
        <w:jc w:val="both"/>
      </w:pPr>
    </w:p>
    <w:p w14:paraId="09C27C5E" w14:textId="1E8246F8" w:rsidR="000055A3" w:rsidRPr="00542FBA" w:rsidRDefault="000055A3" w:rsidP="005D0B1C">
      <w:pPr>
        <w:pStyle w:val="Ingenmellomrom"/>
        <w:jc w:val="both"/>
      </w:pPr>
      <w:r w:rsidRPr="00542FBA">
        <w:t>Dette deloppdraget skal dekke:</w:t>
      </w:r>
    </w:p>
    <w:p w14:paraId="455738C7" w14:textId="5035E1D8" w:rsidR="000055A3" w:rsidRPr="00542FBA" w:rsidRDefault="000055A3" w:rsidP="002E1F2A">
      <w:pPr>
        <w:pStyle w:val="Ingenmellomrom"/>
        <w:numPr>
          <w:ilvl w:val="0"/>
          <w:numId w:val="39"/>
        </w:numPr>
      </w:pPr>
      <w:r w:rsidRPr="00542FBA">
        <w:t xml:space="preserve">Innsamling </w:t>
      </w:r>
      <w:r w:rsidR="005F2472" w:rsidRPr="00542FBA">
        <w:t xml:space="preserve">og transport </w:t>
      </w:r>
      <w:r w:rsidRPr="00542FBA">
        <w:t>av usortert farlig avfall fra miljøstasjoner</w:t>
      </w:r>
    </w:p>
    <w:p w14:paraId="4F34F135" w14:textId="76F5DC0F" w:rsidR="001538E8" w:rsidRPr="00542FBA" w:rsidRDefault="001538E8" w:rsidP="002E1F2A">
      <w:pPr>
        <w:pStyle w:val="Ingenmellomrom"/>
        <w:numPr>
          <w:ilvl w:val="0"/>
          <w:numId w:val="39"/>
        </w:numPr>
      </w:pPr>
      <w:r w:rsidRPr="00542FBA">
        <w:t xml:space="preserve">Herunder planlegging av </w:t>
      </w:r>
      <w:r w:rsidR="00771499" w:rsidRPr="00542FBA">
        <w:t>rute for behovsbasert henting</w:t>
      </w:r>
      <w:r w:rsidR="00733792">
        <w:t>, samt dokumentasjon av ruteplanlegging</w:t>
      </w:r>
      <w:r w:rsidR="0039348F">
        <w:t>en</w:t>
      </w:r>
    </w:p>
    <w:p w14:paraId="5040D4E1" w14:textId="5CF18CEE" w:rsidR="005F2472" w:rsidRPr="00542FBA" w:rsidRDefault="005F2472" w:rsidP="002E1F2A">
      <w:pPr>
        <w:pStyle w:val="Ingenmellomrom"/>
        <w:numPr>
          <w:ilvl w:val="0"/>
          <w:numId w:val="39"/>
        </w:numPr>
      </w:pPr>
      <w:r w:rsidRPr="00542FBA">
        <w:t xml:space="preserve">Sortering av farlig avfall </w:t>
      </w:r>
      <w:r w:rsidR="00491159" w:rsidRPr="00542FBA">
        <w:t xml:space="preserve">og avviksfraksjoner </w:t>
      </w:r>
      <w:r w:rsidRPr="00542FBA">
        <w:t>fra miljøstasjoner</w:t>
      </w:r>
    </w:p>
    <w:p w14:paraId="4B096F18" w14:textId="324EB360" w:rsidR="00B45AE6" w:rsidRDefault="00F0318C" w:rsidP="002E1F2A">
      <w:pPr>
        <w:pStyle w:val="Ingenmellomrom"/>
        <w:numPr>
          <w:ilvl w:val="0"/>
          <w:numId w:val="39"/>
        </w:numPr>
      </w:pPr>
      <w:r w:rsidRPr="00542FBA">
        <w:t>Sluttbehandling/destruksjon</w:t>
      </w:r>
      <w:r w:rsidR="0040351D" w:rsidRPr="00542FBA">
        <w:t xml:space="preserve"> av farlig avfall og avviksfraksjoner fra miljøstasjoner</w:t>
      </w:r>
    </w:p>
    <w:p w14:paraId="4EBE9525" w14:textId="77777777" w:rsidR="005D0B1C" w:rsidRPr="00542FBA" w:rsidRDefault="005D0B1C" w:rsidP="005D0B1C">
      <w:pPr>
        <w:pStyle w:val="Ingenmellomrom"/>
        <w:ind w:left="720"/>
        <w:jc w:val="both"/>
      </w:pPr>
    </w:p>
    <w:p w14:paraId="7B531B79" w14:textId="48286611" w:rsidR="00663A40" w:rsidRPr="00542FBA" w:rsidRDefault="007A0108" w:rsidP="00BF7B39">
      <w:pPr>
        <w:pStyle w:val="Overskrift2"/>
      </w:pPr>
      <w:bookmarkStart w:id="3" w:name="_Toc224745079"/>
      <w:bookmarkStart w:id="4" w:name="_Toc238038778"/>
      <w:r>
        <w:t>Konseptet miljøstasjon</w:t>
      </w:r>
      <w:bookmarkEnd w:id="4"/>
    </w:p>
    <w:p w14:paraId="42F5E5DF" w14:textId="30A323A4" w:rsidR="001613F5" w:rsidRPr="00542FBA" w:rsidRDefault="006C1356" w:rsidP="002E1F2A">
      <w:r w:rsidRPr="00542FBA">
        <w:t xml:space="preserve">En miljøstasjon er en </w:t>
      </w:r>
      <w:r w:rsidR="00291D5A" w:rsidRPr="00542FBA">
        <w:t xml:space="preserve">ubetjent </w:t>
      </w:r>
      <w:r w:rsidR="00C37A86" w:rsidRPr="00542FBA">
        <w:t>innsamlingsløsning</w:t>
      </w:r>
      <w:r w:rsidR="00291D5A" w:rsidRPr="00542FBA">
        <w:t xml:space="preserve"> hvor Oslos innbyggere kan levere farlig avfall</w:t>
      </w:r>
      <w:r w:rsidR="00B16E0E" w:rsidRPr="00542FBA">
        <w:t xml:space="preserve">. </w:t>
      </w:r>
      <w:r w:rsidR="00005AD8">
        <w:t>En miljøstasjon</w:t>
      </w:r>
      <w:r w:rsidR="00B16E0E" w:rsidRPr="00542FBA">
        <w:t xml:space="preserve"> er en </w:t>
      </w:r>
      <w:r w:rsidR="00BC2567">
        <w:t>c</w:t>
      </w:r>
      <w:r w:rsidR="00B16E0E" w:rsidRPr="00542FBA">
        <w:t>ont</w:t>
      </w:r>
      <w:r w:rsidR="00BF7F89">
        <w:t>a</w:t>
      </w:r>
      <w:r w:rsidR="00B16E0E" w:rsidRPr="00542FBA">
        <w:t>iner innredet med oppsamlingsenheter for ulike fraksjoner</w:t>
      </w:r>
      <w:r w:rsidR="001607A1" w:rsidRPr="00542FBA">
        <w:t xml:space="preserve">. Informasjonen i miljøstasjonene refererer ikke til avfallsstoffnumre, men tilsvarer fraksjonene </w:t>
      </w:r>
      <w:r w:rsidR="001613F5" w:rsidRPr="00542FBA">
        <w:t>11</w:t>
      </w:r>
      <w:r w:rsidR="000703EC">
        <w:t>2</w:t>
      </w:r>
      <w:r w:rsidR="007613DB">
        <w:t>1</w:t>
      </w:r>
      <w:r w:rsidR="001613F5" w:rsidRPr="00542FBA">
        <w:t xml:space="preserve">, </w:t>
      </w:r>
      <w:r w:rsidR="00B950D8">
        <w:t xml:space="preserve">2262, </w:t>
      </w:r>
      <w:r w:rsidR="00AC28DC" w:rsidRPr="00542FBA">
        <w:t xml:space="preserve">7011, 7012, 7042, 7051, </w:t>
      </w:r>
      <w:r w:rsidR="000665DC" w:rsidRPr="00542FBA">
        <w:t xml:space="preserve">7055, </w:t>
      </w:r>
      <w:r w:rsidR="00AC28DC" w:rsidRPr="00542FBA">
        <w:t xml:space="preserve">7086, 7093, 7094, </w:t>
      </w:r>
      <w:r w:rsidR="001613F5" w:rsidRPr="00542FBA">
        <w:t xml:space="preserve">7111, 7132, </w:t>
      </w:r>
      <w:r w:rsidR="00AC28DC" w:rsidRPr="00542FBA">
        <w:t>7133</w:t>
      </w:r>
      <w:r w:rsidR="001613F5" w:rsidRPr="00542FBA">
        <w:t>,</w:t>
      </w:r>
      <w:r w:rsidR="009D20A9">
        <w:t xml:space="preserve"> </w:t>
      </w:r>
      <w:r w:rsidR="001448B0">
        <w:t xml:space="preserve">7230, 7240, </w:t>
      </w:r>
      <w:r w:rsidR="009D20A9">
        <w:t>7263, og 7265</w:t>
      </w:r>
      <w:r w:rsidR="001613F5" w:rsidRPr="00542FBA">
        <w:t>.</w:t>
      </w:r>
    </w:p>
    <w:p w14:paraId="39AD0A67" w14:textId="3F730E10" w:rsidR="008236FB" w:rsidRDefault="001613F5" w:rsidP="00B83823">
      <w:r w:rsidRPr="00542FBA">
        <w:t xml:space="preserve">I tillegg </w:t>
      </w:r>
      <w:r w:rsidR="00547342" w:rsidRPr="00542FBA">
        <w:t>forekommer det andre fraksjoner som enten sorteres som ukjent farlig avfall</w:t>
      </w:r>
      <w:r w:rsidR="4AC5C112">
        <w:t xml:space="preserve">, eller </w:t>
      </w:r>
      <w:proofErr w:type="spellStart"/>
      <w:r w:rsidR="4AC5C112">
        <w:t>feilso</w:t>
      </w:r>
      <w:r w:rsidR="266C670E">
        <w:t>rteres</w:t>
      </w:r>
      <w:proofErr w:type="spellEnd"/>
      <w:r w:rsidR="266C670E">
        <w:t xml:space="preserve"> av kundene</w:t>
      </w:r>
      <w:r w:rsidR="7D35EA4A">
        <w:t>.</w:t>
      </w:r>
      <w:r w:rsidR="00547342" w:rsidRPr="00542FBA">
        <w:t xml:space="preserve"> Dette </w:t>
      </w:r>
      <w:r w:rsidR="0057147D" w:rsidRPr="00542FBA">
        <w:t>inkluderer, men er ikke begrenset til</w:t>
      </w:r>
      <w:r w:rsidR="00771499" w:rsidRPr="00542FBA">
        <w:t>,</w:t>
      </w:r>
      <w:r w:rsidR="0057147D" w:rsidRPr="00542FBA">
        <w:t xml:space="preserve"> fraksjonene </w:t>
      </w:r>
      <w:r w:rsidR="00E165E5" w:rsidRPr="00542FBA">
        <w:t xml:space="preserve">7021-23, </w:t>
      </w:r>
      <w:r w:rsidR="4AC5C112">
        <w:t xml:space="preserve">7027, </w:t>
      </w:r>
      <w:r w:rsidR="00E165E5" w:rsidRPr="00542FBA">
        <w:t>7030, 7041, 7081-7085</w:t>
      </w:r>
      <w:r w:rsidR="00213BC3" w:rsidRPr="00542FBA">
        <w:t xml:space="preserve">, 7091, 7092, 7097, 7100, 7112, </w:t>
      </w:r>
      <w:r w:rsidR="001408AB" w:rsidRPr="00542FBA">
        <w:t>7121-7123, 7131, 7134</w:t>
      </w:r>
      <w:r w:rsidR="00463518" w:rsidRPr="00542FBA">
        <w:t>, 7135, 7151, 7152</w:t>
      </w:r>
      <w:r w:rsidR="00B950D8">
        <w:t>,</w:t>
      </w:r>
      <w:r w:rsidR="00B93880">
        <w:t xml:space="preserve"> </w:t>
      </w:r>
      <w:r w:rsidR="00B950D8">
        <w:t>7</w:t>
      </w:r>
      <w:r w:rsidR="00901EB0">
        <w:t>2</w:t>
      </w:r>
      <w:r w:rsidR="00B950D8">
        <w:t>62</w:t>
      </w:r>
      <w:r w:rsidR="001704A3">
        <w:t>, 7266</w:t>
      </w:r>
      <w:r w:rsidR="008024D1" w:rsidRPr="00542FBA">
        <w:t>.</w:t>
      </w:r>
    </w:p>
    <w:p w14:paraId="4DB43887" w14:textId="437C858D" w:rsidR="001607A1" w:rsidRDefault="008024D1" w:rsidP="00B83798">
      <w:pPr>
        <w:jc w:val="both"/>
      </w:pPr>
      <w:r w:rsidRPr="00542FBA">
        <w:t xml:space="preserve">I tillegg </w:t>
      </w:r>
      <w:r w:rsidR="00A64C66" w:rsidRPr="00542FBA">
        <w:t xml:space="preserve">til </w:t>
      </w:r>
      <w:r w:rsidR="008236FB">
        <w:t>fraksjonene nevnt ovenfor</w:t>
      </w:r>
      <w:r w:rsidR="00A64C66" w:rsidRPr="00542FBA">
        <w:t xml:space="preserve">, </w:t>
      </w:r>
      <w:r w:rsidR="76EEB561" w:rsidRPr="008236FB">
        <w:t>kan det</w:t>
      </w:r>
      <w:r w:rsidR="58754480">
        <w:t xml:space="preserve"> </w:t>
      </w:r>
      <w:r w:rsidR="6B35C040">
        <w:t>forekomme</w:t>
      </w:r>
      <w:r w:rsidRPr="00542FBA">
        <w:t xml:space="preserve"> eksplosivt avfall og </w:t>
      </w:r>
      <w:r w:rsidR="00D9461A" w:rsidRPr="00542FBA">
        <w:t>smittefarlig avfall</w:t>
      </w:r>
      <w:r w:rsidR="00A64C66" w:rsidRPr="00542FBA">
        <w:t>.</w:t>
      </w:r>
      <w:r w:rsidR="008236FB">
        <w:t xml:space="preserve"> Leverandør</w:t>
      </w:r>
      <w:r w:rsidR="004C445A">
        <w:t xml:space="preserve"> skal ikke hente eksplosivt avfall eller smittefarlig avfall, men kontakte Oppdragsgiver i slike tilfeller, som står for videre håndtering. I tilfeller der smittefarlig og eksplosivt avfall blir innsamlet til Leverandørs mottak og anlegg, må Leverandør selv håndtere dette videre.</w:t>
      </w:r>
      <w:r w:rsidR="008236FB">
        <w:t xml:space="preserve"> </w:t>
      </w:r>
    </w:p>
    <w:p w14:paraId="6C3609F7" w14:textId="6E9BCE8E" w:rsidR="00133647" w:rsidRDefault="0039186A" w:rsidP="00B83798">
      <w:pPr>
        <w:jc w:val="both"/>
      </w:pPr>
      <w:r>
        <w:t xml:space="preserve">Miljøstasjonene er utvendig merket </w:t>
      </w:r>
      <w:r w:rsidR="002366D6">
        <w:t xml:space="preserve">«Miljøstasjon for farlig avfall», </w:t>
      </w:r>
      <w:r w:rsidR="00563062">
        <w:t xml:space="preserve">som vist i figur 1, </w:t>
      </w:r>
      <w:r w:rsidR="002366D6">
        <w:t>og døren er merket med praktisk</w:t>
      </w:r>
      <w:r w:rsidR="00D4147F">
        <w:t xml:space="preserve"> informasjon</w:t>
      </w:r>
      <w:r w:rsidR="00133647">
        <w:t xml:space="preserve"> og leveringsbetingelser</w:t>
      </w:r>
      <w:r w:rsidR="00C11C2E">
        <w:t xml:space="preserve"> som vist i del 5</w:t>
      </w:r>
      <w:r w:rsidR="00133647">
        <w:t>.</w:t>
      </w:r>
    </w:p>
    <w:p w14:paraId="05CD8A2E" w14:textId="6A4FFFE4" w:rsidR="00563062" w:rsidRDefault="00B83798" w:rsidP="00563062">
      <w:pPr>
        <w:keepNext/>
      </w:pPr>
      <w:r w:rsidRPr="00271995">
        <w:rPr>
          <w:noProof/>
        </w:rPr>
        <w:drawing>
          <wp:anchor distT="0" distB="0" distL="114300" distR="114300" simplePos="0" relativeHeight="251658243" behindDoc="0" locked="0" layoutInCell="1" allowOverlap="1" wp14:anchorId="7B470B94" wp14:editId="37725165">
            <wp:simplePos x="0" y="0"/>
            <wp:positionH relativeFrom="margin">
              <wp:posOffset>509270</wp:posOffset>
            </wp:positionH>
            <wp:positionV relativeFrom="paragraph">
              <wp:posOffset>288290</wp:posOffset>
            </wp:positionV>
            <wp:extent cx="4864100" cy="1466850"/>
            <wp:effectExtent l="0" t="0" r="0" b="0"/>
            <wp:wrapSquare wrapText="bothSides"/>
            <wp:docPr id="348329464"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329464"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864100" cy="1466850"/>
                    </a:xfrm>
                    <a:prstGeom prst="rect">
                      <a:avLst/>
                    </a:prstGeom>
                  </pic:spPr>
                </pic:pic>
              </a:graphicData>
            </a:graphic>
            <wp14:sizeRelH relativeFrom="page">
              <wp14:pctWidth>0</wp14:pctWidth>
            </wp14:sizeRelH>
            <wp14:sizeRelV relativeFrom="page">
              <wp14:pctHeight>0</wp14:pctHeight>
            </wp14:sizeRelV>
          </wp:anchor>
        </w:drawing>
      </w:r>
    </w:p>
    <w:p w14:paraId="3E22A493" w14:textId="77777777" w:rsidR="00B83798" w:rsidRDefault="00B83798" w:rsidP="00B83798">
      <w:pPr>
        <w:pStyle w:val="Bildetekst"/>
        <w:ind w:left="0" w:firstLine="0"/>
      </w:pPr>
    </w:p>
    <w:p w14:paraId="59B6FC7E" w14:textId="77777777" w:rsidR="00B83798" w:rsidRDefault="00B83798" w:rsidP="00B83798">
      <w:pPr>
        <w:pStyle w:val="Bildetekst"/>
        <w:ind w:left="0" w:firstLine="0"/>
      </w:pPr>
    </w:p>
    <w:p w14:paraId="380E24BE" w14:textId="77777777" w:rsidR="00B83798" w:rsidRDefault="00B83798" w:rsidP="00B83798">
      <w:pPr>
        <w:pStyle w:val="Bildetekst"/>
        <w:ind w:left="0" w:firstLine="0"/>
      </w:pPr>
    </w:p>
    <w:p w14:paraId="6A2AC80B" w14:textId="77777777" w:rsidR="00B83798" w:rsidRDefault="00B83798" w:rsidP="00B83798">
      <w:pPr>
        <w:pStyle w:val="Bildetekst"/>
        <w:ind w:left="0" w:firstLine="0"/>
      </w:pPr>
    </w:p>
    <w:p w14:paraId="503B9E97" w14:textId="77777777" w:rsidR="005D0B1C" w:rsidRDefault="005D0B1C" w:rsidP="00B83798">
      <w:pPr>
        <w:pStyle w:val="Bildetekst"/>
        <w:ind w:left="0" w:firstLine="0"/>
        <w:rPr>
          <w:szCs w:val="16"/>
        </w:rPr>
      </w:pPr>
    </w:p>
    <w:p w14:paraId="579BDA1F" w14:textId="51D0BEFC" w:rsidR="0039186A" w:rsidRPr="00DD68B3" w:rsidRDefault="00563062" w:rsidP="00B83798">
      <w:pPr>
        <w:pStyle w:val="Bildetekst"/>
        <w:ind w:left="0" w:firstLine="0"/>
        <w:rPr>
          <w:szCs w:val="16"/>
        </w:rPr>
      </w:pPr>
      <w:r w:rsidRPr="00DD68B3">
        <w:rPr>
          <w:szCs w:val="16"/>
        </w:rPr>
        <w:t xml:space="preserve">Figur </w:t>
      </w:r>
      <w:r w:rsidRPr="00DD68B3">
        <w:rPr>
          <w:szCs w:val="16"/>
        </w:rPr>
        <w:fldChar w:fldCharType="begin"/>
      </w:r>
      <w:r>
        <w:instrText xml:space="preserve"> SEQ Figur \* ARABIC </w:instrText>
      </w:r>
      <w:r w:rsidRPr="00DD68B3">
        <w:rPr>
          <w:szCs w:val="16"/>
        </w:rPr>
        <w:fldChar w:fldCharType="separate"/>
      </w:r>
      <w:r w:rsidRPr="00DD68B3">
        <w:rPr>
          <w:noProof/>
          <w:szCs w:val="16"/>
        </w:rPr>
        <w:t>1</w:t>
      </w:r>
      <w:r w:rsidRPr="00DD68B3">
        <w:rPr>
          <w:noProof/>
          <w:szCs w:val="16"/>
        </w:rPr>
        <w:fldChar w:fldCharType="end"/>
      </w:r>
      <w:r w:rsidR="00DD68B3" w:rsidRPr="00DD68B3">
        <w:rPr>
          <w:noProof/>
          <w:szCs w:val="16"/>
        </w:rPr>
        <w:t xml:space="preserve"> -</w:t>
      </w:r>
      <w:r w:rsidRPr="00DD68B3">
        <w:rPr>
          <w:szCs w:val="16"/>
        </w:rPr>
        <w:t xml:space="preserve"> Merkingen av en miljøstasjon</w:t>
      </w:r>
    </w:p>
    <w:p w14:paraId="32C6D169" w14:textId="77777777" w:rsidR="00520D35" w:rsidRPr="00520D35" w:rsidRDefault="00520D35" w:rsidP="00520D35">
      <w:pPr>
        <w:rPr>
          <w:lang w:eastAsia="nb-NO"/>
        </w:rPr>
      </w:pPr>
    </w:p>
    <w:p w14:paraId="6C836709" w14:textId="3D60D7AC" w:rsidR="00BF7B39" w:rsidRPr="00542FBA" w:rsidRDefault="00BF7B39" w:rsidP="00BF7B39">
      <w:pPr>
        <w:pStyle w:val="Overskrift2"/>
      </w:pPr>
      <w:bookmarkStart w:id="5" w:name="_Toc238038779"/>
      <w:r w:rsidRPr="00542FBA">
        <w:lastRenderedPageBreak/>
        <w:t>Mengder</w:t>
      </w:r>
      <w:bookmarkEnd w:id="3"/>
      <w:bookmarkEnd w:id="5"/>
    </w:p>
    <w:p w14:paraId="0F3168F6" w14:textId="77777777" w:rsidR="00FA1DDD" w:rsidRPr="00542FBA" w:rsidRDefault="00FA1DDD" w:rsidP="00246436">
      <w:pPr>
        <w:jc w:val="both"/>
      </w:pPr>
      <w:r w:rsidRPr="00542FBA">
        <w:t>Mengden avfall som omfattes av oppdraget vil kunne variere gjennom kontraktsperioden. Variasjonene vil blant annet være påvirket av samfunnsutvikling, sesongvariasjoner, endringer i regelverk og brukeratferd.</w:t>
      </w:r>
    </w:p>
    <w:p w14:paraId="759452EC" w14:textId="77777777" w:rsidR="00FA1DDD" w:rsidRPr="00542FBA" w:rsidRDefault="00FA1DDD" w:rsidP="00246436">
      <w:pPr>
        <w:jc w:val="both"/>
      </w:pPr>
      <w:r w:rsidRPr="00542FBA">
        <w:t>Oppdragsgiver kan ikke garantere spesifikke mengder, verken totalt eller fordelt på de ulike avfallsfraksjonene. Leverandør må derfor dimensjonere kapasitet og fleksibilitet for å håndtere både økninger og reduksjoner i volum.</w:t>
      </w:r>
    </w:p>
    <w:p w14:paraId="30882F90" w14:textId="45DEF67B" w:rsidR="00122310" w:rsidRPr="00542FBA" w:rsidRDefault="00FA1DDD" w:rsidP="00246436">
      <w:pPr>
        <w:jc w:val="both"/>
      </w:pPr>
      <w:r w:rsidRPr="00542FBA">
        <w:t xml:space="preserve">Historiske data kan gi en indikasjon på forventede mengder, men disse er ikke bindende for </w:t>
      </w:r>
      <w:r w:rsidR="00FB4A7E">
        <w:t>Op</w:t>
      </w:r>
      <w:r w:rsidRPr="00542FBA">
        <w:t xml:space="preserve">pdragsgiver. Det må også tas høyde for at enkelte avfallsfraksjoner kan bli redusert eller økt som følge av nye tiltak, regelverk eller trender. </w:t>
      </w:r>
      <w:r w:rsidR="00122310" w:rsidRPr="00542FBA">
        <w:t xml:space="preserve">Mengder farlig avfall levert fra miljøstasjoner i årene 2022-2025 er gitt i tabell 1, sammen med mengdene av 7051 og den prosentvise andelen dette utgjør. </w:t>
      </w:r>
      <w:r w:rsidR="00795AF1" w:rsidRPr="00542FBA">
        <w:t xml:space="preserve">Mengdene per måned i 2025 er gitt i figur </w:t>
      </w:r>
      <w:r w:rsidR="008A57B0">
        <w:t>2</w:t>
      </w:r>
      <w:r w:rsidR="00795AF1" w:rsidRPr="00542FBA">
        <w:t>.</w:t>
      </w:r>
    </w:p>
    <w:p w14:paraId="77FB0330" w14:textId="24502D89" w:rsidR="00BF7B39" w:rsidRPr="003056AF" w:rsidRDefault="00BF7B39" w:rsidP="00BF7B39">
      <w:pPr>
        <w:pStyle w:val="Bildetekst"/>
        <w:rPr>
          <w:szCs w:val="16"/>
        </w:rPr>
      </w:pPr>
      <w:r w:rsidRPr="003056AF">
        <w:rPr>
          <w:szCs w:val="16"/>
        </w:rPr>
        <w:t xml:space="preserve">Tabell </w:t>
      </w:r>
      <w:r w:rsidRPr="003056AF">
        <w:rPr>
          <w:szCs w:val="16"/>
        </w:rPr>
        <w:fldChar w:fldCharType="begin"/>
      </w:r>
      <w:r w:rsidRPr="003056AF">
        <w:rPr>
          <w:szCs w:val="16"/>
        </w:rPr>
        <w:instrText xml:space="preserve"> SEQ Tabell \* ARABIC </w:instrText>
      </w:r>
      <w:r w:rsidRPr="003056AF">
        <w:rPr>
          <w:szCs w:val="16"/>
        </w:rPr>
        <w:fldChar w:fldCharType="separate"/>
      </w:r>
      <w:r w:rsidR="00FF7837">
        <w:rPr>
          <w:noProof/>
          <w:szCs w:val="16"/>
        </w:rPr>
        <w:t>1</w:t>
      </w:r>
      <w:r w:rsidRPr="003056AF">
        <w:rPr>
          <w:noProof/>
          <w:szCs w:val="16"/>
        </w:rPr>
        <w:fldChar w:fldCharType="end"/>
      </w:r>
      <w:r w:rsidRPr="003056AF">
        <w:rPr>
          <w:szCs w:val="16"/>
        </w:rPr>
        <w:t xml:space="preserve"> - Mengder </w:t>
      </w:r>
      <w:r w:rsidR="00737FBC" w:rsidRPr="003056AF">
        <w:rPr>
          <w:szCs w:val="16"/>
        </w:rPr>
        <w:t>farlig avfall fra miljøstasjoner</w:t>
      </w:r>
      <w:r w:rsidR="007D7F0D" w:rsidRPr="003056AF">
        <w:rPr>
          <w:szCs w:val="16"/>
        </w:rPr>
        <w:t xml:space="preserve"> (tonn)</w:t>
      </w:r>
      <w:r w:rsidR="0036126E" w:rsidRPr="003056AF">
        <w:rPr>
          <w:szCs w:val="16"/>
        </w:rPr>
        <w:t xml:space="preserve"> og andel 7051</w:t>
      </w:r>
    </w:p>
    <w:tbl>
      <w:tblPr>
        <w:tblStyle w:val="Listetabell4uthevingsfarge3"/>
        <w:tblW w:w="0" w:type="auto"/>
        <w:tblLook w:val="04A0" w:firstRow="1" w:lastRow="0" w:firstColumn="1" w:lastColumn="0" w:noHBand="0" w:noVBand="1"/>
      </w:tblPr>
      <w:tblGrid>
        <w:gridCol w:w="1858"/>
        <w:gridCol w:w="1849"/>
        <w:gridCol w:w="1849"/>
        <w:gridCol w:w="1849"/>
        <w:gridCol w:w="1849"/>
      </w:tblGrid>
      <w:tr w:rsidR="00BF7B39" w:rsidRPr="00542FBA" w14:paraId="225B53FC" w14:textId="77777777" w:rsidTr="003056A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0" w:type="dxa"/>
          </w:tcPr>
          <w:p w14:paraId="71E386F6" w14:textId="0F583582" w:rsidR="00BF7B39" w:rsidRPr="003056AF" w:rsidRDefault="00BF7B39" w:rsidP="00BF7B39">
            <w:pPr>
              <w:rPr>
                <w:color w:val="auto"/>
              </w:rPr>
            </w:pPr>
            <w:r w:rsidRPr="003056AF">
              <w:rPr>
                <w:color w:val="auto"/>
              </w:rPr>
              <w:t>Fraksjon</w:t>
            </w:r>
          </w:p>
        </w:tc>
        <w:tc>
          <w:tcPr>
            <w:tcW w:w="1881" w:type="dxa"/>
          </w:tcPr>
          <w:p w14:paraId="40BD8AE3" w14:textId="0E96BE8F" w:rsidR="00BF7B39" w:rsidRPr="003056AF" w:rsidRDefault="00BF7B39" w:rsidP="003A43B2">
            <w:pPr>
              <w:jc w:val="center"/>
              <w:cnfStyle w:val="100000000000" w:firstRow="1" w:lastRow="0" w:firstColumn="0" w:lastColumn="0" w:oddVBand="0" w:evenVBand="0" w:oddHBand="0" w:evenHBand="0" w:firstRowFirstColumn="0" w:firstRowLastColumn="0" w:lastRowFirstColumn="0" w:lastRowLastColumn="0"/>
              <w:rPr>
                <w:color w:val="auto"/>
              </w:rPr>
            </w:pPr>
            <w:r w:rsidRPr="003056AF">
              <w:rPr>
                <w:color w:val="auto"/>
              </w:rPr>
              <w:t>2022</w:t>
            </w:r>
          </w:p>
        </w:tc>
        <w:tc>
          <w:tcPr>
            <w:tcW w:w="1881" w:type="dxa"/>
          </w:tcPr>
          <w:p w14:paraId="4285F703" w14:textId="0C245EF7" w:rsidR="00BF7B39" w:rsidRPr="003056AF" w:rsidRDefault="00BF7B39" w:rsidP="003A43B2">
            <w:pPr>
              <w:jc w:val="center"/>
              <w:cnfStyle w:val="100000000000" w:firstRow="1" w:lastRow="0" w:firstColumn="0" w:lastColumn="0" w:oddVBand="0" w:evenVBand="0" w:oddHBand="0" w:evenHBand="0" w:firstRowFirstColumn="0" w:firstRowLastColumn="0" w:lastRowFirstColumn="0" w:lastRowLastColumn="0"/>
              <w:rPr>
                <w:color w:val="auto"/>
              </w:rPr>
            </w:pPr>
            <w:r w:rsidRPr="003056AF">
              <w:rPr>
                <w:color w:val="auto"/>
              </w:rPr>
              <w:t>2023</w:t>
            </w:r>
          </w:p>
        </w:tc>
        <w:tc>
          <w:tcPr>
            <w:tcW w:w="1881" w:type="dxa"/>
          </w:tcPr>
          <w:p w14:paraId="2862120C" w14:textId="683F1BBD" w:rsidR="00BF7B39" w:rsidRPr="003056AF" w:rsidRDefault="00BF7B39" w:rsidP="003A43B2">
            <w:pPr>
              <w:jc w:val="center"/>
              <w:cnfStyle w:val="100000000000" w:firstRow="1" w:lastRow="0" w:firstColumn="0" w:lastColumn="0" w:oddVBand="0" w:evenVBand="0" w:oddHBand="0" w:evenHBand="0" w:firstRowFirstColumn="0" w:firstRowLastColumn="0" w:lastRowFirstColumn="0" w:lastRowLastColumn="0"/>
              <w:rPr>
                <w:color w:val="auto"/>
              </w:rPr>
            </w:pPr>
            <w:r w:rsidRPr="003056AF">
              <w:rPr>
                <w:color w:val="auto"/>
              </w:rPr>
              <w:t>2024</w:t>
            </w:r>
          </w:p>
        </w:tc>
        <w:tc>
          <w:tcPr>
            <w:tcW w:w="1881" w:type="dxa"/>
          </w:tcPr>
          <w:p w14:paraId="555B15AC" w14:textId="741E48BD" w:rsidR="00BF7B39" w:rsidRPr="003056AF" w:rsidRDefault="00BF7B39" w:rsidP="003A43B2">
            <w:pPr>
              <w:jc w:val="center"/>
              <w:cnfStyle w:val="100000000000" w:firstRow="1" w:lastRow="0" w:firstColumn="0" w:lastColumn="0" w:oddVBand="0" w:evenVBand="0" w:oddHBand="0" w:evenHBand="0" w:firstRowFirstColumn="0" w:firstRowLastColumn="0" w:lastRowFirstColumn="0" w:lastRowLastColumn="0"/>
              <w:rPr>
                <w:color w:val="auto"/>
              </w:rPr>
            </w:pPr>
            <w:r w:rsidRPr="003056AF">
              <w:rPr>
                <w:color w:val="auto"/>
              </w:rPr>
              <w:t>2025</w:t>
            </w:r>
          </w:p>
        </w:tc>
      </w:tr>
      <w:tr w:rsidR="00BF7B39" w:rsidRPr="00542FBA" w14:paraId="771DBFE2" w14:textId="77777777" w:rsidTr="003056A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0" w:type="dxa"/>
          </w:tcPr>
          <w:p w14:paraId="24B19EA0" w14:textId="0341C06B" w:rsidR="00BF7B39" w:rsidRPr="00542FBA" w:rsidRDefault="00421210" w:rsidP="00BF7B39">
            <w:r w:rsidRPr="00542FBA">
              <w:t>Totalt</w:t>
            </w:r>
          </w:p>
        </w:tc>
        <w:tc>
          <w:tcPr>
            <w:tcW w:w="1881" w:type="dxa"/>
          </w:tcPr>
          <w:p w14:paraId="4D1F1CD1" w14:textId="129CFD23" w:rsidR="00421210" w:rsidRPr="00542FBA" w:rsidRDefault="00421210" w:rsidP="003A43B2">
            <w:pPr>
              <w:jc w:val="center"/>
              <w:cnfStyle w:val="000000100000" w:firstRow="0" w:lastRow="0" w:firstColumn="0" w:lastColumn="0" w:oddVBand="0" w:evenVBand="0" w:oddHBand="1" w:evenHBand="0" w:firstRowFirstColumn="0" w:firstRowLastColumn="0" w:lastRowFirstColumn="0" w:lastRowLastColumn="0"/>
            </w:pPr>
            <w:r w:rsidRPr="00542FBA">
              <w:t>171</w:t>
            </w:r>
          </w:p>
        </w:tc>
        <w:tc>
          <w:tcPr>
            <w:tcW w:w="1881" w:type="dxa"/>
          </w:tcPr>
          <w:p w14:paraId="3DA15CB6" w14:textId="55015A69" w:rsidR="00BF7B39" w:rsidRPr="00542FBA" w:rsidRDefault="005852EE" w:rsidP="003A43B2">
            <w:pPr>
              <w:jc w:val="center"/>
              <w:cnfStyle w:val="000000100000" w:firstRow="0" w:lastRow="0" w:firstColumn="0" w:lastColumn="0" w:oddVBand="0" w:evenVBand="0" w:oddHBand="1" w:evenHBand="0" w:firstRowFirstColumn="0" w:firstRowLastColumn="0" w:lastRowFirstColumn="0" w:lastRowLastColumn="0"/>
            </w:pPr>
            <w:r w:rsidRPr="00542FBA">
              <w:t>160</w:t>
            </w:r>
          </w:p>
        </w:tc>
        <w:tc>
          <w:tcPr>
            <w:tcW w:w="1881" w:type="dxa"/>
          </w:tcPr>
          <w:p w14:paraId="726E8356" w14:textId="6357F76D" w:rsidR="00BF7B39" w:rsidRPr="00542FBA" w:rsidRDefault="005852EE" w:rsidP="003A43B2">
            <w:pPr>
              <w:jc w:val="center"/>
              <w:cnfStyle w:val="000000100000" w:firstRow="0" w:lastRow="0" w:firstColumn="0" w:lastColumn="0" w:oddVBand="0" w:evenVBand="0" w:oddHBand="1" w:evenHBand="0" w:firstRowFirstColumn="0" w:firstRowLastColumn="0" w:lastRowFirstColumn="0" w:lastRowLastColumn="0"/>
            </w:pPr>
            <w:r w:rsidRPr="00542FBA">
              <w:t>154</w:t>
            </w:r>
          </w:p>
        </w:tc>
        <w:tc>
          <w:tcPr>
            <w:tcW w:w="1881" w:type="dxa"/>
          </w:tcPr>
          <w:p w14:paraId="14B1768D" w14:textId="47EE60C2" w:rsidR="00BF7B39" w:rsidRPr="00542FBA" w:rsidRDefault="005852EE" w:rsidP="003A43B2">
            <w:pPr>
              <w:jc w:val="center"/>
              <w:cnfStyle w:val="000000100000" w:firstRow="0" w:lastRow="0" w:firstColumn="0" w:lastColumn="0" w:oddVBand="0" w:evenVBand="0" w:oddHBand="1" w:evenHBand="0" w:firstRowFirstColumn="0" w:firstRowLastColumn="0" w:lastRowFirstColumn="0" w:lastRowLastColumn="0"/>
            </w:pPr>
            <w:r w:rsidRPr="00542FBA">
              <w:t>160</w:t>
            </w:r>
          </w:p>
        </w:tc>
      </w:tr>
      <w:tr w:rsidR="00BF7B39" w:rsidRPr="00542FBA" w14:paraId="71FC896D" w14:textId="77777777" w:rsidTr="003056AF">
        <w:tc>
          <w:tcPr>
            <w:cnfStyle w:val="001000000000" w:firstRow="0" w:lastRow="0" w:firstColumn="1" w:lastColumn="0" w:oddVBand="0" w:evenVBand="0" w:oddHBand="0" w:evenHBand="0" w:firstRowFirstColumn="0" w:firstRowLastColumn="0" w:lastRowFirstColumn="0" w:lastRowLastColumn="0"/>
            <w:tcW w:w="1880" w:type="dxa"/>
          </w:tcPr>
          <w:p w14:paraId="4B5737F0" w14:textId="631695CA" w:rsidR="00BF7B39" w:rsidRPr="00542FBA" w:rsidRDefault="00421210" w:rsidP="00BF7B39">
            <w:r w:rsidRPr="00542FBA">
              <w:t>7051</w:t>
            </w:r>
          </w:p>
        </w:tc>
        <w:tc>
          <w:tcPr>
            <w:tcW w:w="1881" w:type="dxa"/>
          </w:tcPr>
          <w:p w14:paraId="6C09CF52" w14:textId="64506CEA" w:rsidR="00BF7B39" w:rsidRPr="00542FBA" w:rsidRDefault="00421210" w:rsidP="003A43B2">
            <w:pPr>
              <w:jc w:val="center"/>
              <w:cnfStyle w:val="000000000000" w:firstRow="0" w:lastRow="0" w:firstColumn="0" w:lastColumn="0" w:oddVBand="0" w:evenVBand="0" w:oddHBand="0" w:evenHBand="0" w:firstRowFirstColumn="0" w:firstRowLastColumn="0" w:lastRowFirstColumn="0" w:lastRowLastColumn="0"/>
            </w:pPr>
            <w:r w:rsidRPr="00542FBA">
              <w:t>107</w:t>
            </w:r>
          </w:p>
        </w:tc>
        <w:tc>
          <w:tcPr>
            <w:tcW w:w="1881" w:type="dxa"/>
          </w:tcPr>
          <w:p w14:paraId="4F637486" w14:textId="16094229" w:rsidR="00BF7B39" w:rsidRPr="00542FBA" w:rsidRDefault="005852EE" w:rsidP="003A43B2">
            <w:pPr>
              <w:jc w:val="center"/>
              <w:cnfStyle w:val="000000000000" w:firstRow="0" w:lastRow="0" w:firstColumn="0" w:lastColumn="0" w:oddVBand="0" w:evenVBand="0" w:oddHBand="0" w:evenHBand="0" w:firstRowFirstColumn="0" w:firstRowLastColumn="0" w:lastRowFirstColumn="0" w:lastRowLastColumn="0"/>
            </w:pPr>
            <w:r w:rsidRPr="00542FBA">
              <w:t>97</w:t>
            </w:r>
          </w:p>
        </w:tc>
        <w:tc>
          <w:tcPr>
            <w:tcW w:w="1881" w:type="dxa"/>
          </w:tcPr>
          <w:p w14:paraId="357A1CB6" w14:textId="2174D07C" w:rsidR="00BF7B39" w:rsidRPr="00542FBA" w:rsidRDefault="005852EE" w:rsidP="003A43B2">
            <w:pPr>
              <w:jc w:val="center"/>
              <w:cnfStyle w:val="000000000000" w:firstRow="0" w:lastRow="0" w:firstColumn="0" w:lastColumn="0" w:oddVBand="0" w:evenVBand="0" w:oddHBand="0" w:evenHBand="0" w:firstRowFirstColumn="0" w:firstRowLastColumn="0" w:lastRowFirstColumn="0" w:lastRowLastColumn="0"/>
            </w:pPr>
            <w:r w:rsidRPr="00542FBA">
              <w:t>90</w:t>
            </w:r>
          </w:p>
        </w:tc>
        <w:tc>
          <w:tcPr>
            <w:tcW w:w="1881" w:type="dxa"/>
          </w:tcPr>
          <w:p w14:paraId="28AC3867" w14:textId="0831200F" w:rsidR="00BF7B39" w:rsidRPr="00542FBA" w:rsidRDefault="005852EE" w:rsidP="003A43B2">
            <w:pPr>
              <w:jc w:val="center"/>
              <w:cnfStyle w:val="000000000000" w:firstRow="0" w:lastRow="0" w:firstColumn="0" w:lastColumn="0" w:oddVBand="0" w:evenVBand="0" w:oddHBand="0" w:evenHBand="0" w:firstRowFirstColumn="0" w:firstRowLastColumn="0" w:lastRowFirstColumn="0" w:lastRowLastColumn="0"/>
            </w:pPr>
            <w:r w:rsidRPr="00542FBA">
              <w:t>95</w:t>
            </w:r>
          </w:p>
        </w:tc>
      </w:tr>
      <w:tr w:rsidR="00BF7B39" w:rsidRPr="00542FBA" w14:paraId="40D72195" w14:textId="77777777" w:rsidTr="003056A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0" w:type="dxa"/>
          </w:tcPr>
          <w:p w14:paraId="00311BC7" w14:textId="5B8215E4" w:rsidR="00BF7B39" w:rsidRPr="00542FBA" w:rsidRDefault="00421210" w:rsidP="00BF7B39">
            <w:r w:rsidRPr="00542FBA">
              <w:t>% 7051</w:t>
            </w:r>
          </w:p>
        </w:tc>
        <w:tc>
          <w:tcPr>
            <w:tcW w:w="1881" w:type="dxa"/>
          </w:tcPr>
          <w:p w14:paraId="77035A76" w14:textId="3E69E711" w:rsidR="00BF7B39" w:rsidRPr="00542FBA" w:rsidRDefault="00421210" w:rsidP="003A43B2">
            <w:pPr>
              <w:jc w:val="center"/>
              <w:cnfStyle w:val="000000100000" w:firstRow="0" w:lastRow="0" w:firstColumn="0" w:lastColumn="0" w:oddVBand="0" w:evenVBand="0" w:oddHBand="1" w:evenHBand="0" w:firstRowFirstColumn="0" w:firstRowLastColumn="0" w:lastRowFirstColumn="0" w:lastRowLastColumn="0"/>
            </w:pPr>
            <w:r w:rsidRPr="00542FBA">
              <w:t>63</w:t>
            </w:r>
            <w:r w:rsidR="005852EE" w:rsidRPr="00542FBA">
              <w:t xml:space="preserve"> %</w:t>
            </w:r>
          </w:p>
        </w:tc>
        <w:tc>
          <w:tcPr>
            <w:tcW w:w="1881" w:type="dxa"/>
          </w:tcPr>
          <w:p w14:paraId="56B25169" w14:textId="66BE0536" w:rsidR="00BF7B39" w:rsidRPr="00542FBA" w:rsidRDefault="005852EE" w:rsidP="003A43B2">
            <w:pPr>
              <w:jc w:val="center"/>
              <w:cnfStyle w:val="000000100000" w:firstRow="0" w:lastRow="0" w:firstColumn="0" w:lastColumn="0" w:oddVBand="0" w:evenVBand="0" w:oddHBand="1" w:evenHBand="0" w:firstRowFirstColumn="0" w:firstRowLastColumn="0" w:lastRowFirstColumn="0" w:lastRowLastColumn="0"/>
            </w:pPr>
            <w:r w:rsidRPr="00542FBA">
              <w:t>61 %</w:t>
            </w:r>
          </w:p>
        </w:tc>
        <w:tc>
          <w:tcPr>
            <w:tcW w:w="1881" w:type="dxa"/>
          </w:tcPr>
          <w:p w14:paraId="11EA0AA1" w14:textId="69FFDADF" w:rsidR="00BF7B39" w:rsidRPr="00542FBA" w:rsidRDefault="005852EE" w:rsidP="003A43B2">
            <w:pPr>
              <w:jc w:val="center"/>
              <w:cnfStyle w:val="000000100000" w:firstRow="0" w:lastRow="0" w:firstColumn="0" w:lastColumn="0" w:oddVBand="0" w:evenVBand="0" w:oddHBand="1" w:evenHBand="0" w:firstRowFirstColumn="0" w:firstRowLastColumn="0" w:lastRowFirstColumn="0" w:lastRowLastColumn="0"/>
            </w:pPr>
            <w:r w:rsidRPr="00542FBA">
              <w:t>58 %</w:t>
            </w:r>
          </w:p>
        </w:tc>
        <w:tc>
          <w:tcPr>
            <w:tcW w:w="1881" w:type="dxa"/>
          </w:tcPr>
          <w:p w14:paraId="5AA68207" w14:textId="585F6FB3" w:rsidR="00BF7B39" w:rsidRPr="00542FBA" w:rsidRDefault="005852EE" w:rsidP="003A43B2">
            <w:pPr>
              <w:jc w:val="center"/>
              <w:cnfStyle w:val="000000100000" w:firstRow="0" w:lastRow="0" w:firstColumn="0" w:lastColumn="0" w:oddVBand="0" w:evenVBand="0" w:oddHBand="1" w:evenHBand="0" w:firstRowFirstColumn="0" w:firstRowLastColumn="0" w:lastRowFirstColumn="0" w:lastRowLastColumn="0"/>
            </w:pPr>
            <w:r w:rsidRPr="00542FBA">
              <w:t>59 %</w:t>
            </w:r>
          </w:p>
        </w:tc>
      </w:tr>
    </w:tbl>
    <w:p w14:paraId="35937BED" w14:textId="3CA685E4" w:rsidR="00BF7B39" w:rsidRPr="00542FBA" w:rsidRDefault="00BF7B39" w:rsidP="00BF7B39"/>
    <w:p w14:paraId="57D17CA2" w14:textId="77777777" w:rsidR="00122310" w:rsidRPr="00542FBA" w:rsidRDefault="00543364" w:rsidP="00202F62">
      <w:pPr>
        <w:keepNext/>
      </w:pPr>
      <w:r w:rsidRPr="00542FBA">
        <w:rPr>
          <w:noProof/>
        </w:rPr>
        <w:drawing>
          <wp:inline distT="0" distB="0" distL="0" distR="0" wp14:anchorId="300E461C" wp14:editId="781434BB">
            <wp:extent cx="5556637" cy="3078823"/>
            <wp:effectExtent l="0" t="0" r="6350" b="7620"/>
            <wp:docPr id="536580508" name="Diagram 1">
              <a:extLst xmlns:a="http://schemas.openxmlformats.org/drawingml/2006/main">
                <a:ext uri="{FF2B5EF4-FFF2-40B4-BE49-F238E27FC236}">
                  <a16:creationId xmlns:a16="http://schemas.microsoft.com/office/drawing/2014/main" id="{0D9994DB-78F3-DC7E-913B-48FDD9A0EAE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26D632BB" w14:textId="4B2F9302" w:rsidR="00BF7B39" w:rsidRPr="003A43B2" w:rsidRDefault="00122310" w:rsidP="00122310">
      <w:pPr>
        <w:pStyle w:val="Bildetekst"/>
        <w:rPr>
          <w:szCs w:val="16"/>
        </w:rPr>
      </w:pPr>
      <w:r w:rsidRPr="003A43B2">
        <w:rPr>
          <w:szCs w:val="16"/>
        </w:rPr>
        <w:t xml:space="preserve">Figur </w:t>
      </w:r>
      <w:r w:rsidR="00563062" w:rsidRPr="003A43B2">
        <w:rPr>
          <w:szCs w:val="16"/>
        </w:rPr>
        <w:fldChar w:fldCharType="begin"/>
      </w:r>
      <w:r w:rsidR="00563062">
        <w:instrText xml:space="preserve"> SEQ Figur \* ARABIC </w:instrText>
      </w:r>
      <w:r w:rsidR="00563062" w:rsidRPr="003A43B2">
        <w:rPr>
          <w:szCs w:val="16"/>
        </w:rPr>
        <w:fldChar w:fldCharType="separate"/>
      </w:r>
      <w:r w:rsidR="00563062" w:rsidRPr="003A43B2">
        <w:rPr>
          <w:noProof/>
          <w:szCs w:val="16"/>
        </w:rPr>
        <w:t>2</w:t>
      </w:r>
      <w:r w:rsidR="00563062" w:rsidRPr="003A43B2">
        <w:rPr>
          <w:noProof/>
          <w:szCs w:val="16"/>
        </w:rPr>
        <w:fldChar w:fldCharType="end"/>
      </w:r>
      <w:r w:rsidR="003A43B2" w:rsidRPr="003A43B2">
        <w:rPr>
          <w:noProof/>
          <w:szCs w:val="16"/>
        </w:rPr>
        <w:t xml:space="preserve"> -</w:t>
      </w:r>
      <w:r w:rsidRPr="003A43B2">
        <w:rPr>
          <w:szCs w:val="16"/>
        </w:rPr>
        <w:t xml:space="preserve"> Mengde farlig avfall per måned 2025 fra miljøstasjoner. Mengdene i tonn.</w:t>
      </w:r>
    </w:p>
    <w:p w14:paraId="1ED8F6CE" w14:textId="77777777" w:rsidR="008606DC" w:rsidRPr="00542FBA" w:rsidRDefault="008606DC" w:rsidP="008606DC">
      <w:pPr>
        <w:rPr>
          <w:lang w:eastAsia="nb-NO"/>
        </w:rPr>
      </w:pPr>
    </w:p>
    <w:p w14:paraId="47FFB0D7" w14:textId="12F6F5AB" w:rsidR="00BF7B39" w:rsidRPr="00542FBA" w:rsidRDefault="00BF7B39" w:rsidP="00BF7B39">
      <w:pPr>
        <w:pStyle w:val="Overskrift2"/>
      </w:pPr>
      <w:bookmarkStart w:id="6" w:name="_Toc224745080"/>
      <w:bookmarkStart w:id="7" w:name="_Toc238038780"/>
      <w:r w:rsidRPr="00542FBA">
        <w:lastRenderedPageBreak/>
        <w:t>Anlegg og åpningstider</w:t>
      </w:r>
      <w:bookmarkEnd w:id="6"/>
      <w:bookmarkEnd w:id="7"/>
    </w:p>
    <w:p w14:paraId="73AA7C64" w14:textId="7F66F017" w:rsidR="00BF7B39" w:rsidRDefault="007E4E81" w:rsidP="00D31A3E">
      <w:pPr>
        <w:jc w:val="both"/>
      </w:pPr>
      <w:r w:rsidRPr="00542FBA">
        <w:t>Det er i skrivende stund utplassert 2</w:t>
      </w:r>
      <w:r w:rsidR="00AB4A52">
        <w:t>3</w:t>
      </w:r>
      <w:r w:rsidRPr="00542FBA">
        <w:t xml:space="preserve"> miljøstasjoner</w:t>
      </w:r>
      <w:r w:rsidR="00C965C7" w:rsidRPr="00542FBA">
        <w:t xml:space="preserve">. </w:t>
      </w:r>
      <w:r w:rsidR="4FE3A589">
        <w:t xml:space="preserve">Fullstendig liste finner man på </w:t>
      </w:r>
      <w:hyperlink r:id="rId16">
        <w:r w:rsidR="4FE3A589" w:rsidRPr="148B549F">
          <w:rPr>
            <w:rStyle w:val="Hyperkobling"/>
          </w:rPr>
          <w:t>https://www.oslo.kommune.no/avfall-og-gjenvinning/alle-gjenvinningsstasjoner/</w:t>
        </w:r>
      </w:hyperlink>
      <w:r w:rsidR="4FE3A589">
        <w:t>, hvor man kan søke på «miljøstasjon».</w:t>
      </w:r>
    </w:p>
    <w:p w14:paraId="14B8075D" w14:textId="092D9FDD" w:rsidR="00B64F8F" w:rsidRDefault="00B64F8F" w:rsidP="00D31A3E">
      <w:pPr>
        <w:jc w:val="both"/>
      </w:pPr>
      <w:r w:rsidRPr="00542FBA">
        <w:t xml:space="preserve">Næringsdrivende eller innbyggere fra andre kommuner kan ikke levere avfall </w:t>
      </w:r>
      <w:r w:rsidR="00251FB1">
        <w:t>ved miljøstasjonen</w:t>
      </w:r>
      <w:r w:rsidRPr="00542FBA">
        <w:t xml:space="preserve">. Miljøstasjonene er bare for farlig avfall. Annet avfall </w:t>
      </w:r>
      <w:r w:rsidR="00CF35E3">
        <w:t xml:space="preserve">enn det som er tillatt levert </w:t>
      </w:r>
      <w:r w:rsidRPr="00542FBA">
        <w:t>skal leveres til en vanlig gjenvinningsstasjon, men vi vet at det forekommer brudd på leveringsbetingelsene.</w:t>
      </w:r>
      <w:r w:rsidR="009265F7">
        <w:t xml:space="preserve"> </w:t>
      </w:r>
      <w:r w:rsidR="0081099C">
        <w:t>C</w:t>
      </w:r>
      <w:r w:rsidR="009265F7" w:rsidRPr="009265F7">
        <w:t>ontainerne er utstyrt med automatisk slokkesystem som utløses ved høy</w:t>
      </w:r>
      <w:r w:rsidR="00FB7B1E">
        <w:t xml:space="preserve"> </w:t>
      </w:r>
      <w:r w:rsidR="009265F7" w:rsidRPr="009265F7">
        <w:t xml:space="preserve">varme. </w:t>
      </w:r>
      <w:r w:rsidR="00D31A3E">
        <w:t>Containerne</w:t>
      </w:r>
      <w:r w:rsidR="009265F7" w:rsidRPr="009265F7">
        <w:t xml:space="preserve"> har oppsamlingslister over hele gulvet og det er fire lufteluker for å sikre utlufting.</w:t>
      </w:r>
    </w:p>
    <w:p w14:paraId="31760BBC" w14:textId="77777777" w:rsidR="00F66A2C" w:rsidRDefault="00F66A2C" w:rsidP="00D31A3E">
      <w:pPr>
        <w:jc w:val="both"/>
      </w:pPr>
      <w:r w:rsidRPr="00F4075F">
        <w:t>Miljøstasjone</w:t>
      </w:r>
      <w:r>
        <w:t>ne</w:t>
      </w:r>
      <w:r w:rsidRPr="00F4075F">
        <w:t xml:space="preserve"> er godt profilert både innvendig og utvendig slik</w:t>
      </w:r>
      <w:r>
        <w:t xml:space="preserve"> at brukerne</w:t>
      </w:r>
      <w:r w:rsidRPr="00F4075F">
        <w:t xml:space="preserve"> får nok opplysninger om krav til sortering av farlig avfall samt opplysning på alternative løsninger for både avfall som ikke er tillatt mottatt eller ikke er egnet for en miljøstasjon</w:t>
      </w:r>
      <w:r>
        <w:t>. Veiledningsskilter per 1. juni 2026 er gitt i del 5.2.</w:t>
      </w:r>
    </w:p>
    <w:p w14:paraId="2CE2AD77" w14:textId="26A0294F" w:rsidR="0098200F" w:rsidRDefault="002959DE" w:rsidP="005610F3">
      <w:r w:rsidRPr="00542FBA">
        <w:t xml:space="preserve">Miljøstasjonene har solcellepanel og batteripakke, og kan flyttes uten </w:t>
      </w:r>
      <w:r w:rsidR="007D50B1" w:rsidRPr="00542FBA">
        <w:t xml:space="preserve">behov for spesiell infrastruktur. Miljøstasjonene låses opp med </w:t>
      </w:r>
      <w:r w:rsidR="71E5B4EF">
        <w:t>O</w:t>
      </w:r>
      <w:r w:rsidR="13EE926B">
        <w:t>slonøkkel</w:t>
      </w:r>
      <w:r w:rsidR="3B558B55">
        <w:t>en</w:t>
      </w:r>
      <w:r w:rsidR="00283966" w:rsidRPr="00542FBA">
        <w:t xml:space="preserve"> (les mer på </w:t>
      </w:r>
      <w:hyperlink r:id="rId17" w:history="1">
        <w:r w:rsidR="00283966" w:rsidRPr="0087357E">
          <w:rPr>
            <w:rStyle w:val="Hyperkobling"/>
          </w:rPr>
          <w:t>https://www.oslo.kommune.no/oslonokkelen</w:t>
        </w:r>
      </w:hyperlink>
      <w:r w:rsidR="00283966" w:rsidRPr="00542FBA">
        <w:t>)</w:t>
      </w:r>
      <w:r w:rsidR="007D50B1" w:rsidRPr="00542FBA">
        <w:t xml:space="preserve">, som lar </w:t>
      </w:r>
      <w:r w:rsidR="009D2EBD">
        <w:t>Oppdragsgiver</w:t>
      </w:r>
      <w:r w:rsidR="007D50B1" w:rsidRPr="00542FBA">
        <w:t xml:space="preserve"> spore hvem som har vært inne når</w:t>
      </w:r>
      <w:r w:rsidR="00195F67">
        <w:t>,</w:t>
      </w:r>
      <w:r w:rsidR="007D50B1" w:rsidRPr="00542FBA">
        <w:t xml:space="preserve"> om det skulle være skjellig grunn for dette</w:t>
      </w:r>
      <w:r w:rsidR="009B6594">
        <w:t xml:space="preserve">. Oslonøkkelen gjør det også mulig for </w:t>
      </w:r>
      <w:r w:rsidR="009D2EBD">
        <w:t>Oppdragsgiver</w:t>
      </w:r>
      <w:r w:rsidR="009B6594">
        <w:t xml:space="preserve"> å stenge miljøstasjoner om det er behov for det</w:t>
      </w:r>
      <w:r w:rsidR="00CE0B4A">
        <w:t>.</w:t>
      </w:r>
      <w:r w:rsidR="009B6594">
        <w:t xml:space="preserve"> </w:t>
      </w:r>
      <w:r w:rsidR="00CE0B4A">
        <w:t xml:space="preserve">Dette kan være </w:t>
      </w:r>
      <w:r w:rsidR="004A29B9">
        <w:t>om en stasjon er overfyl</w:t>
      </w:r>
      <w:r w:rsidR="00CE0B4A">
        <w:t>t, eller om</w:t>
      </w:r>
      <w:r w:rsidR="004A29B9">
        <w:t xml:space="preserve"> det oppdages hensatt farlig avfall av slik karakter at det er uforsvarlig at sjåfør henter dette</w:t>
      </w:r>
      <w:r w:rsidR="00EB1FD1">
        <w:t xml:space="preserve"> og stasjonen forblir åpen</w:t>
      </w:r>
      <w:r w:rsidR="007D50B1" w:rsidRPr="00542FBA">
        <w:t>.</w:t>
      </w:r>
      <w:r w:rsidR="00667678">
        <w:t xml:space="preserve"> </w:t>
      </w:r>
      <w:r w:rsidR="0098200F">
        <w:t xml:space="preserve">Brukervilkårene for å låse opp miljøstasjoner med Oslonøkkelen er gitt </w:t>
      </w:r>
      <w:r w:rsidR="00507450">
        <w:t xml:space="preserve">i </w:t>
      </w:r>
      <w:r w:rsidR="00EB1FD1">
        <w:t>del</w:t>
      </w:r>
      <w:r w:rsidR="00507450">
        <w:t xml:space="preserve"> </w:t>
      </w:r>
      <w:r w:rsidR="00507450">
        <w:fldChar w:fldCharType="begin"/>
      </w:r>
      <w:r w:rsidR="00507450">
        <w:instrText xml:space="preserve"> REF _Ref229992999 \r \h </w:instrText>
      </w:r>
      <w:r w:rsidR="00202F62">
        <w:instrText xml:space="preserve"> \* MERGEFORMAT </w:instrText>
      </w:r>
      <w:r w:rsidR="00507450">
        <w:fldChar w:fldCharType="separate"/>
      </w:r>
      <w:r w:rsidR="00507450">
        <w:t>4</w:t>
      </w:r>
      <w:r w:rsidR="00507450">
        <w:fldChar w:fldCharType="end"/>
      </w:r>
      <w:r w:rsidR="00507450">
        <w:fldChar w:fldCharType="begin"/>
      </w:r>
      <w:r w:rsidR="00507450">
        <w:instrText xml:space="preserve"> PAGEREF _Ref229992986 \h </w:instrText>
      </w:r>
      <w:r w:rsidR="00507450">
        <w:fldChar w:fldCharType="separate"/>
      </w:r>
      <w:r w:rsidR="00507450">
        <w:fldChar w:fldCharType="end"/>
      </w:r>
      <w:r w:rsidR="00507450">
        <w:t>.</w:t>
      </w:r>
    </w:p>
    <w:p w14:paraId="1D76CB2E" w14:textId="73999E83" w:rsidR="00132B4C" w:rsidRPr="00542FBA" w:rsidRDefault="0094354A" w:rsidP="00D31A3E">
      <w:pPr>
        <w:jc w:val="both"/>
      </w:pPr>
      <w:r w:rsidRPr="00542FBA">
        <w:t xml:space="preserve">Det finnes per i dag én miljøstasjon, utplassert på Lindøya, som hverken kan åpnes med Oslonøkkel, har </w:t>
      </w:r>
      <w:r w:rsidR="00E36371" w:rsidRPr="00542FBA">
        <w:t>solcellepanel, eller batteripakke. Denne står på tomten til Lindøya slipp, som også kjører innholdet til Oslo havn når det er behov for å tømme miljøstasjonen.</w:t>
      </w:r>
    </w:p>
    <w:p w14:paraId="2E387C97" w14:textId="65294359" w:rsidR="00B51B7D" w:rsidRPr="00542FBA" w:rsidRDefault="00750376" w:rsidP="005F27BC">
      <w:r w:rsidRPr="00542FBA">
        <w:t xml:space="preserve">Med unntak </w:t>
      </w:r>
      <w:r w:rsidR="09826753">
        <w:t>av</w:t>
      </w:r>
      <w:r w:rsidRPr="00542FBA">
        <w:t xml:space="preserve"> Lindøya miljøstasjon kan a</w:t>
      </w:r>
      <w:r w:rsidR="00B51B7D" w:rsidRPr="00542FBA">
        <w:t xml:space="preserve">lle miljøstasjonene åpnes </w:t>
      </w:r>
      <w:r w:rsidRPr="00542FBA">
        <w:t xml:space="preserve">hver dag </w:t>
      </w:r>
      <w:r w:rsidR="00B51B7D" w:rsidRPr="00542FBA">
        <w:t>med Oslonøkkel i tidsrommet 07</w:t>
      </w:r>
      <w:r w:rsidR="0087357E">
        <w:t>:</w:t>
      </w:r>
      <w:r w:rsidR="00B51B7D" w:rsidRPr="00542FBA">
        <w:t>30-21</w:t>
      </w:r>
      <w:r w:rsidR="0087357E">
        <w:t>:</w:t>
      </w:r>
      <w:r w:rsidR="00B51B7D" w:rsidRPr="00542FBA">
        <w:t>00</w:t>
      </w:r>
      <w:r w:rsidRPr="00542FBA">
        <w:t>.</w:t>
      </w:r>
      <w:r w:rsidR="00EC09C4" w:rsidRPr="00542FBA">
        <w:t xml:space="preserve"> Lindøya miljøstasjon </w:t>
      </w:r>
      <w:r w:rsidR="00332E54" w:rsidRPr="00542FBA">
        <w:t xml:space="preserve">er </w:t>
      </w:r>
      <w:bookmarkStart w:id="8" w:name="_Int_e84xKg7V"/>
      <w:r w:rsidR="20CFB4F0">
        <w:t>åpen</w:t>
      </w:r>
      <w:r w:rsidR="6B4B62EE">
        <w:t>t på</w:t>
      </w:r>
      <w:r w:rsidR="00EC09C4" w:rsidRPr="00542FBA">
        <w:t xml:space="preserve"> hverdager</w:t>
      </w:r>
      <w:bookmarkEnd w:id="8"/>
      <w:r w:rsidR="00EC09C4" w:rsidRPr="00542FBA">
        <w:t xml:space="preserve"> fra 08</w:t>
      </w:r>
      <w:r w:rsidR="0087357E">
        <w:t>:</w:t>
      </w:r>
      <w:r w:rsidR="00EC09C4" w:rsidRPr="00542FBA">
        <w:t>00-16</w:t>
      </w:r>
      <w:r w:rsidR="0087357E">
        <w:t>:</w:t>
      </w:r>
      <w:r w:rsidR="00EC09C4" w:rsidRPr="00542FBA">
        <w:t>00 (åpningstidene til Lindøya slipp)</w:t>
      </w:r>
      <w:r w:rsidRPr="00542FBA">
        <w:t>.</w:t>
      </w:r>
    </w:p>
    <w:p w14:paraId="6EFB89CC" w14:textId="4D4D97F0" w:rsidR="00E36371" w:rsidRPr="00542FBA" w:rsidRDefault="00C20AEC" w:rsidP="00D31A3E">
      <w:pPr>
        <w:jc w:val="both"/>
      </w:pPr>
      <w:r w:rsidRPr="00542FBA">
        <w:t xml:space="preserve">Det gjøres oppmerksom på at antallet miljøstasjoner kan bli </w:t>
      </w:r>
      <w:r w:rsidR="00332E54" w:rsidRPr="00542FBA">
        <w:t>endret i løpet av kontraktsperioden, enten ved at antallet reduseres eller øker, og at miljøstasjonene kan bli flyttet.</w:t>
      </w:r>
      <w:r w:rsidR="0039348F">
        <w:t xml:space="preserve"> </w:t>
      </w:r>
      <w:r w:rsidR="0019322C">
        <w:t xml:space="preserve">Miljøstasjonenes åpningstid kan også bli endret. Alle miljøstasjoner kan åpnes med </w:t>
      </w:r>
      <w:r w:rsidR="00CE0B4A">
        <w:t xml:space="preserve">en fysisk </w:t>
      </w:r>
      <w:r w:rsidR="0019322C">
        <w:t>nøkkel, om sjåfør foretrekker det.</w:t>
      </w:r>
    </w:p>
    <w:p w14:paraId="1B3F04A6" w14:textId="62980F03" w:rsidR="00BF7B39" w:rsidRPr="00542FBA" w:rsidRDefault="00486184" w:rsidP="00BF7B39">
      <w:pPr>
        <w:pStyle w:val="Overskrift2"/>
      </w:pPr>
      <w:bookmarkStart w:id="9" w:name="_Toc238038781"/>
      <w:r w:rsidRPr="00542FBA">
        <w:t>Innsamling, mottak, og transport</w:t>
      </w:r>
      <w:bookmarkEnd w:id="9"/>
    </w:p>
    <w:p w14:paraId="51D4A0F3" w14:textId="7AAE9C24" w:rsidR="009B6594" w:rsidRDefault="00A05BC9" w:rsidP="00962C87">
      <w:pPr>
        <w:jc w:val="both"/>
      </w:pPr>
      <w:r>
        <w:t xml:space="preserve">Innsamling gjøres av </w:t>
      </w:r>
      <w:r w:rsidR="00FB4A7E">
        <w:t>L</w:t>
      </w:r>
      <w:r>
        <w:t>everandør, som også må planlegge rute og dokumentere tømmebehov som del av fakturagrunnlaget.</w:t>
      </w:r>
      <w:r w:rsidR="00B377AE">
        <w:t xml:space="preserve"> Emballasjen i stasjonene er tilrettelagt for at transporten kan gå etter Forskrift om landtransport av farlig gods §12</w:t>
      </w:r>
      <w:r w:rsidR="00175AEA">
        <w:t xml:space="preserve">, men det er opp til </w:t>
      </w:r>
      <w:r w:rsidR="00012E32">
        <w:t>L</w:t>
      </w:r>
      <w:r w:rsidR="00175AEA">
        <w:t>everandør å organisere transport.</w:t>
      </w:r>
      <w:r w:rsidR="00CE1BE1">
        <w:t xml:space="preserve"> </w:t>
      </w:r>
    </w:p>
    <w:p w14:paraId="02E21952" w14:textId="5686323F" w:rsidR="009A3E22" w:rsidRPr="00542FBA" w:rsidRDefault="00352E1F" w:rsidP="00962C87">
      <w:pPr>
        <w:jc w:val="both"/>
      </w:pPr>
      <w:r>
        <w:lastRenderedPageBreak/>
        <w:t>T</w:t>
      </w:r>
      <w:r w:rsidR="00175AEA">
        <w:t xml:space="preserve">ransport av avfall fra Lindøya miljøstasjon </w:t>
      </w:r>
      <w:r w:rsidR="00CE2CA5">
        <w:t xml:space="preserve">til landsiden </w:t>
      </w:r>
      <w:proofErr w:type="gramStart"/>
      <w:r w:rsidR="00175AEA">
        <w:t>besørges</w:t>
      </w:r>
      <w:proofErr w:type="gramEnd"/>
      <w:r w:rsidR="00175AEA">
        <w:t xml:space="preserve"> av </w:t>
      </w:r>
      <w:r w:rsidR="00EB7081">
        <w:t xml:space="preserve">Lindøya slipp. IMDG-koden kommer derfor ikke til anvendelse for </w:t>
      </w:r>
      <w:r>
        <w:t>L</w:t>
      </w:r>
      <w:r w:rsidR="00EB7081">
        <w:t>everandør. Per i dag kontakter Lindøya slipp sjåfør</w:t>
      </w:r>
      <w:r w:rsidR="006E6303">
        <w:t xml:space="preserve"> og avtaler henting, og bytter emballasje likt mot likt på Oslo havn. Leverandør forplikter seg til å avtale med Lindøya slipp hvordan </w:t>
      </w:r>
      <w:r w:rsidR="00DA7CEF">
        <w:t>det skal avtales henting.</w:t>
      </w:r>
    </w:p>
    <w:p w14:paraId="3CD91395" w14:textId="19A3F277" w:rsidR="006F5466" w:rsidRDefault="00CA4196" w:rsidP="00CA4196">
      <w:pPr>
        <w:pStyle w:val="Overskrift3"/>
      </w:pPr>
      <w:bookmarkStart w:id="10" w:name="_Toc238038782"/>
      <w:r>
        <w:t>Beskrivelse av dagens henteordning</w:t>
      </w:r>
      <w:bookmarkEnd w:id="10"/>
    </w:p>
    <w:p w14:paraId="19B02DB5" w14:textId="5B433022" w:rsidR="00CA4196" w:rsidRPr="00542FBA" w:rsidRDefault="006C0325" w:rsidP="00CB73A7">
      <w:pPr>
        <w:rPr>
          <w:b/>
          <w:bCs/>
          <w:i/>
          <w:iCs/>
        </w:rPr>
      </w:pPr>
      <w:r>
        <w:t xml:space="preserve">På hyllene i miljøstasjonene er det plassert ut 24 L kasser til «små» fraksjoner. </w:t>
      </w:r>
      <w:r w:rsidR="000B68A7">
        <w:t>Ved henting overhelles disse kassene av sjåfør til 180 L trilledunker på bilen som henter.</w:t>
      </w:r>
      <w:r w:rsidR="008454CC">
        <w:t xml:space="preserve"> Sjåfør trenger ikke sortere innholdet i disse kassene, annet enn å se over at ikke stoffer som kan reagere med hverandre blandes, eks. salmiakk og </w:t>
      </w:r>
      <w:proofErr w:type="spellStart"/>
      <w:r w:rsidR="008454CC">
        <w:t>klorin</w:t>
      </w:r>
      <w:proofErr w:type="spellEnd"/>
      <w:r w:rsidR="008454CC">
        <w:t>.</w:t>
      </w:r>
      <w:r w:rsidR="000B68A7">
        <w:t xml:space="preserve"> Disse k</w:t>
      </w:r>
      <w:r w:rsidR="00CA4196" w:rsidRPr="009950BD">
        <w:t>assene ha</w:t>
      </w:r>
      <w:r w:rsidR="000B68A7">
        <w:t>r</w:t>
      </w:r>
      <w:r w:rsidR="00CA4196" w:rsidRPr="009950BD">
        <w:t xml:space="preserve"> innvendig plastsekk</w:t>
      </w:r>
      <w:r w:rsidR="000B68A7">
        <w:t>,</w:t>
      </w:r>
      <w:r w:rsidR="00CA4196" w:rsidRPr="009950BD">
        <w:t xml:space="preserve"> </w:t>
      </w:r>
      <w:r w:rsidR="000B68A7">
        <w:t>så de holdes rene</w:t>
      </w:r>
      <w:r w:rsidR="00CA4196" w:rsidRPr="009950BD">
        <w:t>. Maksvekt på avfallet i disse kassene er i sjeldne tilfeller 20 kg (maks 2-3 ganger pr år). Plastsekker hentes i dag på logistikksenter for farlig avfall.</w:t>
      </w:r>
      <w:r w:rsidR="00935324">
        <w:t xml:space="preserve"> Avfallet </w:t>
      </w:r>
      <w:r w:rsidR="00DF4ACC">
        <w:t xml:space="preserve">levert i 180 L trilledunker </w:t>
      </w:r>
      <w:r w:rsidR="006C24FC">
        <w:t>trilles over på bilen som henter, og byttes i tom emballasje.</w:t>
      </w:r>
      <w:r w:rsidR="00CA4196" w:rsidRPr="009950BD">
        <w:t xml:space="preserve"> </w:t>
      </w:r>
      <w:r w:rsidR="00567EB1">
        <w:t>Sjåføren trenger ikke sortere avfallet som leveres</w:t>
      </w:r>
      <w:r w:rsidR="000E3371">
        <w:t xml:space="preserve"> i </w:t>
      </w:r>
      <w:r w:rsidR="00CA67FE">
        <w:t xml:space="preserve">180 </w:t>
      </w:r>
      <w:r w:rsidR="000E3371">
        <w:t>L trilledunker.</w:t>
      </w:r>
      <w:r w:rsidR="00B670CE">
        <w:t xml:space="preserve"> Om sjåføren ser hensatt avfall som bryter med </w:t>
      </w:r>
      <w:r w:rsidR="002C1DD1">
        <w:t xml:space="preserve">leveringsbetingelsene, </w:t>
      </w:r>
      <w:r w:rsidR="00774686">
        <w:t>varsler sjåføren Oppdragsgiver, som håndterer dette videre.</w:t>
      </w:r>
      <w:r w:rsidR="009A3611">
        <w:t xml:space="preserve"> </w:t>
      </w:r>
    </w:p>
    <w:p w14:paraId="0221D4B7" w14:textId="049ACC98" w:rsidR="00BF7B39" w:rsidRPr="00542FBA" w:rsidRDefault="00FA1DDD" w:rsidP="00BF7B39">
      <w:pPr>
        <w:pStyle w:val="Overskrift2"/>
      </w:pPr>
      <w:bookmarkStart w:id="11" w:name="_Toc224745082"/>
      <w:bookmarkStart w:id="12" w:name="_Toc238038783"/>
      <w:r w:rsidRPr="00542FBA">
        <w:t>Oppsamlingsenheter</w:t>
      </w:r>
      <w:bookmarkEnd w:id="11"/>
      <w:bookmarkEnd w:id="12"/>
    </w:p>
    <w:p w14:paraId="6CBC40E9" w14:textId="29365B75" w:rsidR="006A3B1A" w:rsidRPr="00542FBA" w:rsidRDefault="00FC1FBF" w:rsidP="00DD6FBD">
      <w:pPr>
        <w:jc w:val="both"/>
      </w:pPr>
      <w:r w:rsidRPr="00542FBA">
        <w:t xml:space="preserve">Den enkelte miljøstasjon bruker UN-godkjente </w:t>
      </w:r>
      <w:r w:rsidR="003C2DC7" w:rsidRPr="00542FBA">
        <w:t xml:space="preserve">trilledunker </w:t>
      </w:r>
      <w:r w:rsidR="001B56EE" w:rsidRPr="00542FBA">
        <w:t xml:space="preserve">på 180 L </w:t>
      </w:r>
      <w:r w:rsidR="00C7091A" w:rsidRPr="00542FBA">
        <w:t xml:space="preserve">merket «FARLIG AVFALL» </w:t>
      </w:r>
      <w:r w:rsidR="008D22E6" w:rsidRPr="00542FBA">
        <w:t xml:space="preserve">til fraksjonene </w:t>
      </w:r>
      <w:r w:rsidR="00B601F3" w:rsidRPr="00542FBA">
        <w:t xml:space="preserve">7011/7012, </w:t>
      </w:r>
      <w:r w:rsidR="001A48F7" w:rsidRPr="00542FBA">
        <w:t xml:space="preserve">7024, </w:t>
      </w:r>
      <w:r w:rsidR="008D22E6" w:rsidRPr="00542FBA">
        <w:t xml:space="preserve">7042, </w:t>
      </w:r>
      <w:r w:rsidR="00326F23" w:rsidRPr="00542FBA">
        <w:t>7051, 7086</w:t>
      </w:r>
      <w:r w:rsidR="00972895" w:rsidRPr="00542FBA">
        <w:t>, og 7133.</w:t>
      </w:r>
      <w:r w:rsidR="00CF2CF3" w:rsidRPr="00542FBA">
        <w:t xml:space="preserve"> Fraksjon 7055 bruker en tilsvarende trilledunk, med gummislipp</w:t>
      </w:r>
      <w:r w:rsidR="009777F8" w:rsidRPr="00542FBA">
        <w:t>.</w:t>
      </w:r>
      <w:r w:rsidR="00972895" w:rsidRPr="00542FBA">
        <w:t xml:space="preserve"> </w:t>
      </w:r>
      <w:r w:rsidR="00B462FD" w:rsidRPr="00542FBA">
        <w:t xml:space="preserve">Se figur </w:t>
      </w:r>
      <w:r w:rsidR="00B462FD">
        <w:t>3</w:t>
      </w:r>
      <w:r w:rsidR="00B462FD" w:rsidRPr="00542FBA">
        <w:t xml:space="preserve">. </w:t>
      </w:r>
      <w:r w:rsidR="00661AD4" w:rsidRPr="00542FBA">
        <w:t>Trilledunken</w:t>
      </w:r>
      <w:r w:rsidR="005C5321" w:rsidRPr="00542FBA">
        <w:t>e har emballasjekode 1H2</w:t>
      </w:r>
      <w:r w:rsidR="00222752" w:rsidRPr="00542FBA">
        <w:t>,</w:t>
      </w:r>
      <w:r w:rsidR="00765E08" w:rsidRPr="00542FBA">
        <w:t xml:space="preserve"> og </w:t>
      </w:r>
      <w:r w:rsidR="00DF4072" w:rsidRPr="00542FBA">
        <w:t>inneholder en plastsekk</w:t>
      </w:r>
      <w:r w:rsidR="006A3B1A" w:rsidRPr="00542FBA">
        <w:t xml:space="preserve"> for å samle opp eventuelt spill fra lekk emballasje.</w:t>
      </w:r>
      <w:r w:rsidR="009777F8" w:rsidRPr="00542FBA">
        <w:t xml:space="preserve"> </w:t>
      </w:r>
      <w:r w:rsidR="00314D22" w:rsidRPr="00542FBA">
        <w:t>Hver trilledunk står under et veiledningsskilt som forklarer hva som skal sorteres hvor</w:t>
      </w:r>
      <w:r w:rsidR="002D6E5D">
        <w:t>, se del 5.2</w:t>
      </w:r>
      <w:r w:rsidR="00314D22" w:rsidRPr="00542FBA">
        <w:t>.</w:t>
      </w:r>
    </w:p>
    <w:p w14:paraId="07BE1896" w14:textId="6B25D729" w:rsidR="009A3E22" w:rsidRDefault="000714BF" w:rsidP="00DD6FBD">
      <w:pPr>
        <w:jc w:val="both"/>
      </w:pPr>
      <w:r>
        <w:rPr>
          <w:noProof/>
        </w:rPr>
        <mc:AlternateContent>
          <mc:Choice Requires="wpg">
            <w:drawing>
              <wp:anchor distT="0" distB="0" distL="114300" distR="114300" simplePos="0" relativeHeight="251658244" behindDoc="0" locked="0" layoutInCell="1" allowOverlap="1" wp14:anchorId="1832951D" wp14:editId="06C19ECF">
                <wp:simplePos x="0" y="0"/>
                <wp:positionH relativeFrom="column">
                  <wp:posOffset>14605</wp:posOffset>
                </wp:positionH>
                <wp:positionV relativeFrom="paragraph">
                  <wp:posOffset>1104742</wp:posOffset>
                </wp:positionV>
                <wp:extent cx="5873909" cy="2552224"/>
                <wp:effectExtent l="0" t="0" r="0" b="635"/>
                <wp:wrapSquare wrapText="bothSides"/>
                <wp:docPr id="750257296" name="Gruppe 3"/>
                <wp:cNvGraphicFramePr/>
                <a:graphic xmlns:a="http://schemas.openxmlformats.org/drawingml/2006/main">
                  <a:graphicData uri="http://schemas.microsoft.com/office/word/2010/wordprocessingGroup">
                    <wpg:wgp>
                      <wpg:cNvGrpSpPr/>
                      <wpg:grpSpPr>
                        <a:xfrm>
                          <a:off x="0" y="0"/>
                          <a:ext cx="5873909" cy="2552224"/>
                          <a:chOff x="0" y="0"/>
                          <a:chExt cx="5873909" cy="2552224"/>
                        </a:xfrm>
                      </wpg:grpSpPr>
                      <pic:pic xmlns:pic="http://schemas.openxmlformats.org/drawingml/2006/picture">
                        <pic:nvPicPr>
                          <pic:cNvPr id="720174246" name="Bilde 1"/>
                          <pic:cNvPicPr>
                            <a:picLocks noChangeAspect="1"/>
                          </pic:cNvPicPr>
                        </pic:nvPicPr>
                        <pic:blipFill rotWithShape="1">
                          <a:blip r:embed="rId18" cstate="print">
                            <a:extLst>
                              <a:ext uri="{28A0092B-C50C-407E-A947-70E740481C1C}">
                                <a14:useLocalDpi xmlns:a14="http://schemas.microsoft.com/office/drawing/2010/main" val="0"/>
                              </a:ext>
                            </a:extLst>
                          </a:blip>
                          <a:srcRect l="4793" t="9149" r="4104" b="2848"/>
                          <a:stretch>
                            <a:fillRect/>
                          </a:stretch>
                        </pic:blipFill>
                        <pic:spPr bwMode="auto">
                          <a:xfrm rot="5400000">
                            <a:off x="-342582" y="344328"/>
                            <a:ext cx="2548890" cy="186372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920289476" name="Bilde 3"/>
                          <pic:cNvPicPr>
                            <a:picLocks noChangeAspect="1"/>
                          </pic:cNvPicPr>
                        </pic:nvPicPr>
                        <pic:blipFill rotWithShape="1">
                          <a:blip r:embed="rId19" cstate="print">
                            <a:extLst>
                              <a:ext uri="{28A0092B-C50C-407E-A947-70E740481C1C}">
                                <a14:useLocalDpi xmlns:a14="http://schemas.microsoft.com/office/drawing/2010/main" val="0"/>
                              </a:ext>
                            </a:extLst>
                          </a:blip>
                          <a:srcRect l="7353" t="6186" r="6436" b="10372"/>
                          <a:stretch>
                            <a:fillRect/>
                          </a:stretch>
                        </pic:blipFill>
                        <pic:spPr bwMode="auto">
                          <a:xfrm rot="5400000">
                            <a:off x="1515110" y="344646"/>
                            <a:ext cx="2551430" cy="186372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100659759" name="Bilde 4"/>
                          <pic:cNvPicPr>
                            <a:picLocks noChangeAspect="1"/>
                          </pic:cNvPicPr>
                        </pic:nvPicPr>
                        <pic:blipFill rotWithShape="1">
                          <a:blip r:embed="rId20" cstate="print">
                            <a:extLst>
                              <a:ext uri="{28A0092B-C50C-407E-A947-70E740481C1C}">
                                <a14:useLocalDpi xmlns:a14="http://schemas.microsoft.com/office/drawing/2010/main" val="0"/>
                              </a:ext>
                            </a:extLst>
                          </a:blip>
                          <a:srcRect l="8638" t="1892" r="5790"/>
                          <a:stretch>
                            <a:fillRect/>
                          </a:stretch>
                        </pic:blipFill>
                        <pic:spPr bwMode="auto">
                          <a:xfrm rot="16200000">
                            <a:off x="3509804" y="186690"/>
                            <a:ext cx="2550795" cy="2177415"/>
                          </a:xfrm>
                          <a:prstGeom prst="rect">
                            <a:avLst/>
                          </a:prstGeom>
                          <a:ln>
                            <a:noFill/>
                          </a:ln>
                          <a:extLst>
                            <a:ext uri="{53640926-AAD7-44D8-BBD7-CCE9431645EC}">
                              <a14:shadowObscured xmlns:a14="http://schemas.microsoft.com/office/drawing/2010/main"/>
                            </a:ext>
                          </a:extLst>
                        </pic:spPr>
                      </pic:pic>
                    </wpg:wgp>
                  </a:graphicData>
                </a:graphic>
              </wp:anchor>
            </w:drawing>
          </mc:Choice>
          <mc:Fallback xmlns:a="http://schemas.openxmlformats.org/drawingml/2006/main" xmlns:pic="http://schemas.openxmlformats.org/drawingml/2006/picture" xmlns:a14="http://schemas.microsoft.com/office/drawing/2010/main" xmlns:a16="http://schemas.microsoft.com/office/drawing/2014/main" xmlns:c="http://schemas.openxmlformats.org/drawingml/2006/chart" xmlns:arto="http://schemas.microsoft.com/office/word/2006/arto">
            <w:pict w14:anchorId="4E71FBD4">
              <v:group id="Gruppe 3" style="position:absolute;margin-left:1.15pt;margin-top:87pt;width:462.5pt;height:200.95pt;z-index:251662338" coordsize="58739,25522" o:spid="_x0000_s1026" w14:anchorId="5AE1173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Bilde 1" style="position:absolute;left:-3426;top:3443;width:25489;height:18637;rotation:90;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">
                  <v:imagedata cropleft="3141f" croptop="5996f" cropright="2690f" cropbottom="1866f" o:title="" r:id="rId21"/>
                </v:shape>
                <v:shape id="Bilde 3" style="position:absolute;left:15150;top:3446;width:25515;height:18637;rotation:90;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">
                  <v:imagedata cropleft="4819f" croptop="4054f" cropright="4218f" cropbottom="6797f" o:title="" r:id="rId22"/>
                </v:shape>
                <v:shape id="Bilde 4" style="position:absolute;left:35098;top:1866;width:25507;height:21775;rotation:-90;visibility:visible;mso-wrap-style:square"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">
                  <v:imagedata cropleft="5661f" croptop="1240f" cropright="3795f" o:title="" r:id="rId23"/>
                </v:shape>
                <w10:wrap type="square"/>
              </v:group>
            </w:pict>
          </mc:Fallback>
        </mc:AlternateContent>
      </w:r>
      <w:r w:rsidR="001B56EE" w:rsidRPr="00542FBA">
        <w:t>Til fraksjonene</w:t>
      </w:r>
      <w:r w:rsidR="009E3FEB" w:rsidRPr="00542FBA">
        <w:t xml:space="preserve"> </w:t>
      </w:r>
      <w:r w:rsidR="006931F2" w:rsidRPr="00542FBA">
        <w:t xml:space="preserve">1111, </w:t>
      </w:r>
      <w:r w:rsidR="000330C7" w:rsidRPr="00542FBA">
        <w:t>7093, 7094,</w:t>
      </w:r>
      <w:r w:rsidR="00984CAD" w:rsidRPr="00542FBA">
        <w:t xml:space="preserve"> 7111, 7132,</w:t>
      </w:r>
      <w:r w:rsidR="000330C7" w:rsidRPr="00542FBA">
        <w:t xml:space="preserve"> 7261</w:t>
      </w:r>
      <w:r w:rsidR="001B56EE" w:rsidRPr="00542FBA">
        <w:t xml:space="preserve"> brukes UN-godkjente </w:t>
      </w:r>
      <w:r w:rsidR="003A4148" w:rsidRPr="00542FBA">
        <w:t>kasser</w:t>
      </w:r>
      <w:r w:rsidR="007E306D" w:rsidRPr="00542FBA">
        <w:t xml:space="preserve"> på 2</w:t>
      </w:r>
      <w:r w:rsidR="001E6367">
        <w:t>4</w:t>
      </w:r>
      <w:r w:rsidR="007E306D" w:rsidRPr="00542FBA">
        <w:t xml:space="preserve"> L </w:t>
      </w:r>
      <w:r w:rsidR="00314D22" w:rsidRPr="00542FBA">
        <w:t>merket med veiledningsskilt for hva som sorteres</w:t>
      </w:r>
      <w:r w:rsidR="00FD424B" w:rsidRPr="00542FBA">
        <w:t xml:space="preserve"> hvor</w:t>
      </w:r>
      <w:r w:rsidR="00690797" w:rsidRPr="00542FBA">
        <w:t xml:space="preserve">, se figur </w:t>
      </w:r>
      <w:r w:rsidR="002208DE">
        <w:t>4</w:t>
      </w:r>
      <w:r w:rsidR="00FD424B" w:rsidRPr="00542FBA">
        <w:t xml:space="preserve">. Det er i tillegg en </w:t>
      </w:r>
      <w:r w:rsidR="00690797" w:rsidRPr="00542FBA">
        <w:t>kasse</w:t>
      </w:r>
      <w:r w:rsidR="00FD424B" w:rsidRPr="00542FBA">
        <w:t xml:space="preserve"> til ukjent farlig avfall. </w:t>
      </w:r>
      <w:r w:rsidR="00DA5CDB">
        <w:t>Kassene</w:t>
      </w:r>
      <w:r w:rsidR="00FD424B" w:rsidRPr="00542FBA">
        <w:t xml:space="preserve"> har emballasjekode 4H2</w:t>
      </w:r>
      <w:r w:rsidR="00222752" w:rsidRPr="00542FBA">
        <w:t>,</w:t>
      </w:r>
      <w:r w:rsidR="00CA7B0A" w:rsidRPr="00542FBA">
        <w:t xml:space="preserve"> og inneholder en plastsekk for å samle opp eventuelt spill fra lekk emballasje. Fraksjon 7132</w:t>
      </w:r>
      <w:r w:rsidR="008F2C0E" w:rsidRPr="00542FBA">
        <w:t xml:space="preserve"> er fordelt på tre </w:t>
      </w:r>
      <w:r w:rsidR="00DA5CDB">
        <w:t>kasser</w:t>
      </w:r>
      <w:r w:rsidR="008F2C0E" w:rsidRPr="00542FBA">
        <w:t xml:space="preserve">, hvorav en er til </w:t>
      </w:r>
      <w:proofErr w:type="spellStart"/>
      <w:r w:rsidR="008F2C0E" w:rsidRPr="00542FBA">
        <w:t>klorin</w:t>
      </w:r>
      <w:proofErr w:type="spellEnd"/>
      <w:r w:rsidR="008F2C0E" w:rsidRPr="00542FBA">
        <w:t xml:space="preserve">, en til salmiakk, og en til øvrig 7132. </w:t>
      </w:r>
      <w:r w:rsidR="00972F43" w:rsidRPr="00542FBA">
        <w:t>Kassene er satt ut uten lokk.</w:t>
      </w:r>
    </w:p>
    <w:p w14:paraId="491C609C" w14:textId="6DC2AD94" w:rsidR="000714BF" w:rsidRPr="005C2D7E" w:rsidRDefault="000714BF" w:rsidP="000714BF">
      <w:pPr>
        <w:rPr>
          <w:i/>
          <w:iCs/>
          <w:sz w:val="16"/>
          <w:szCs w:val="16"/>
        </w:rPr>
      </w:pPr>
      <w:r w:rsidRPr="005C2D7E">
        <w:rPr>
          <w:i/>
          <w:iCs/>
          <w:sz w:val="16"/>
          <w:szCs w:val="16"/>
        </w:rPr>
        <w:t xml:space="preserve">Figur </w:t>
      </w:r>
      <w:r w:rsidRPr="005C2D7E">
        <w:rPr>
          <w:i/>
          <w:iCs/>
          <w:sz w:val="16"/>
          <w:szCs w:val="16"/>
        </w:rPr>
        <w:fldChar w:fldCharType="begin"/>
      </w:r>
      <w:r>
        <w:instrText xml:space="preserve"> SEQ Figur \* ARABIC </w:instrText>
      </w:r>
      <w:r w:rsidRPr="005C2D7E">
        <w:rPr>
          <w:i/>
          <w:iCs/>
          <w:sz w:val="16"/>
          <w:szCs w:val="16"/>
        </w:rPr>
        <w:fldChar w:fldCharType="separate"/>
      </w:r>
      <w:r w:rsidRPr="005C2D7E">
        <w:rPr>
          <w:i/>
          <w:iCs/>
          <w:noProof/>
          <w:sz w:val="16"/>
          <w:szCs w:val="16"/>
        </w:rPr>
        <w:t>3</w:t>
      </w:r>
      <w:r w:rsidRPr="005C2D7E">
        <w:rPr>
          <w:i/>
          <w:iCs/>
          <w:noProof/>
          <w:sz w:val="16"/>
          <w:szCs w:val="16"/>
        </w:rPr>
        <w:fldChar w:fldCharType="end"/>
      </w:r>
      <w:r>
        <w:rPr>
          <w:i/>
          <w:iCs/>
          <w:sz w:val="16"/>
          <w:szCs w:val="16"/>
        </w:rPr>
        <w:t xml:space="preserve"> - </w:t>
      </w:r>
      <w:r w:rsidRPr="005C2D7E">
        <w:rPr>
          <w:i/>
          <w:iCs/>
          <w:sz w:val="16"/>
          <w:szCs w:val="16"/>
        </w:rPr>
        <w:t>180 L trilledunk til miljøstasjon</w:t>
      </w:r>
      <w:r w:rsidR="00B462FD">
        <w:rPr>
          <w:i/>
          <w:iCs/>
          <w:sz w:val="16"/>
          <w:szCs w:val="16"/>
        </w:rPr>
        <w:t xml:space="preserve">. Høyre: </w:t>
      </w:r>
      <w:r w:rsidRPr="005C2D7E">
        <w:rPr>
          <w:i/>
          <w:iCs/>
          <w:sz w:val="16"/>
          <w:szCs w:val="16"/>
        </w:rPr>
        <w:t>180 L trilledunk med gummislipp til 7055</w:t>
      </w:r>
    </w:p>
    <w:p w14:paraId="50C3320A" w14:textId="1C0DA75C" w:rsidR="00917D8D" w:rsidRPr="00235974" w:rsidRDefault="00235974" w:rsidP="00235974">
      <w:pPr>
        <w:keepNext/>
        <w:rPr>
          <w:i/>
          <w:iCs/>
          <w:sz w:val="16"/>
          <w:szCs w:val="16"/>
        </w:rPr>
      </w:pPr>
      <w:r w:rsidRPr="00235974">
        <w:rPr>
          <w:i/>
          <w:iCs/>
          <w:noProof/>
          <w:sz w:val="16"/>
          <w:szCs w:val="16"/>
        </w:rPr>
        <w:lastRenderedPageBreak/>
        <mc:AlternateContent>
          <mc:Choice Requires="wpg">
            <w:drawing>
              <wp:anchor distT="0" distB="0" distL="114300" distR="114300" simplePos="0" relativeHeight="251658245" behindDoc="0" locked="0" layoutInCell="1" allowOverlap="1" wp14:anchorId="6E9408E9" wp14:editId="034CE177">
                <wp:simplePos x="0" y="0"/>
                <wp:positionH relativeFrom="column">
                  <wp:posOffset>65218</wp:posOffset>
                </wp:positionH>
                <wp:positionV relativeFrom="paragraph">
                  <wp:posOffset>1791</wp:posOffset>
                </wp:positionV>
                <wp:extent cx="5659486" cy="2837005"/>
                <wp:effectExtent l="0" t="0" r="0" b="1905"/>
                <wp:wrapSquare wrapText="bothSides"/>
                <wp:docPr id="1477620546" name="Gruppe 4"/>
                <wp:cNvGraphicFramePr/>
                <a:graphic xmlns:a="http://schemas.openxmlformats.org/drawingml/2006/main">
                  <a:graphicData uri="http://schemas.microsoft.com/office/word/2010/wordprocessingGroup">
                    <wpg:wgp>
                      <wpg:cNvGrpSpPr/>
                      <wpg:grpSpPr>
                        <a:xfrm>
                          <a:off x="0" y="0"/>
                          <a:ext cx="5659486" cy="2837005"/>
                          <a:chOff x="0" y="0"/>
                          <a:chExt cx="5659486" cy="2837005"/>
                        </a:xfrm>
                      </wpg:grpSpPr>
                      <pic:pic xmlns:pic="http://schemas.openxmlformats.org/drawingml/2006/picture">
                        <pic:nvPicPr>
                          <pic:cNvPr id="774429543" name="Bilde 9"/>
                          <pic:cNvPicPr>
                            <a:picLocks noChangeAspect="1"/>
                          </pic:cNvPicPr>
                        </pic:nvPicPr>
                        <pic:blipFill rotWithShape="1">
                          <a:blip r:embed="rId24" cstate="print">
                            <a:extLst>
                              <a:ext uri="{28A0092B-C50C-407E-A947-70E740481C1C}">
                                <a14:useLocalDpi xmlns:a14="http://schemas.microsoft.com/office/drawing/2010/main" val="0"/>
                              </a:ext>
                            </a:extLst>
                          </a:blip>
                          <a:srcRect l="19847" t="20049" r="30238" b="16367"/>
                          <a:stretch>
                            <a:fillRect/>
                          </a:stretch>
                        </pic:blipFill>
                        <pic:spPr bwMode="auto">
                          <a:xfrm rot="5400000">
                            <a:off x="2886441" y="63960"/>
                            <a:ext cx="2836545" cy="270954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329352163" name="Bilde 8"/>
                          <pic:cNvPicPr>
                            <a:picLocks noChangeAspect="1"/>
                          </pic:cNvPicPr>
                        </pic:nvPicPr>
                        <pic:blipFill rotWithShape="1">
                          <a:blip r:embed="rId25" cstate="print">
                            <a:extLst>
                              <a:ext uri="{28A0092B-C50C-407E-A947-70E740481C1C}">
                                <a14:useLocalDpi xmlns:a14="http://schemas.microsoft.com/office/drawing/2010/main" val="0"/>
                              </a:ext>
                            </a:extLst>
                          </a:blip>
                          <a:srcRect l="25647" t="19171" r="23835" b="18282"/>
                          <a:stretch>
                            <a:fillRect/>
                          </a:stretch>
                        </pic:blipFill>
                        <pic:spPr bwMode="auto">
                          <a:xfrm>
                            <a:off x="0" y="0"/>
                            <a:ext cx="3008630" cy="2834640"/>
                          </a:xfrm>
                          <a:prstGeom prst="rect">
                            <a:avLst/>
                          </a:prstGeom>
                          <a:ln>
                            <a:noFill/>
                          </a:ln>
                          <a:extLst>
                            <a:ext uri="{53640926-AAD7-44D8-BBD7-CCE9431645EC}">
                              <a14:shadowObscured xmlns:a14="http://schemas.microsoft.com/office/drawing/2010/main"/>
                            </a:ext>
                          </a:extLst>
                        </pic:spPr>
                      </pic:pic>
                    </wpg:wgp>
                  </a:graphicData>
                </a:graphic>
              </wp:anchor>
            </w:drawing>
          </mc:Choice>
          <mc:Fallback xmlns:a="http://schemas.openxmlformats.org/drawingml/2006/main" xmlns:pic="http://schemas.openxmlformats.org/drawingml/2006/picture" xmlns:a14="http://schemas.microsoft.com/office/drawing/2010/main" xmlns:a16="http://schemas.microsoft.com/office/drawing/2014/main" xmlns:c="http://schemas.openxmlformats.org/drawingml/2006/chart" xmlns:arto="http://schemas.microsoft.com/office/word/2006/arto">
            <w:pict w14:anchorId="0DF98EC4">
              <v:group id="Gruppe 4" style="position:absolute;margin-left:5.15pt;margin-top:.15pt;width:445.65pt;height:223.4pt;z-index:251665410" coordsize="56594,28370" o:spid="_x0000_s1026" w14:anchorId="1C84BC7E"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">
                <v:shape id="Bilde 9" style="position:absolute;left:28864;top:639;width:28366;height:27095;rotation:90;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">
                  <v:imagedata cropleft="13007f" croptop="13139f" cropright="19817f" cropbottom="10726f" o:title="" r:id="rId30"/>
                </v:shape>
                <v:shape id="Bilde 8" style="position:absolute;width:30086;height:28346;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">
                  <v:imagedata cropleft="16808f" croptop="12564f" cropright="15621f" cropbottom="11981f" o:title="" r:id="rId31"/>
                </v:shape>
                <w10:wrap type="square"/>
              </v:group>
            </w:pict>
          </mc:Fallback>
        </mc:AlternateContent>
      </w:r>
      <w:r w:rsidR="00917D8D" w:rsidRPr="00235974">
        <w:rPr>
          <w:i/>
          <w:iCs/>
          <w:sz w:val="16"/>
          <w:szCs w:val="16"/>
        </w:rPr>
        <w:t xml:space="preserve">Figur </w:t>
      </w:r>
      <w:r>
        <w:rPr>
          <w:i/>
          <w:iCs/>
          <w:sz w:val="16"/>
          <w:szCs w:val="16"/>
        </w:rPr>
        <w:t>4</w:t>
      </w:r>
      <w:r w:rsidR="006E72EC" w:rsidRPr="00235974">
        <w:rPr>
          <w:i/>
          <w:iCs/>
          <w:sz w:val="16"/>
          <w:szCs w:val="16"/>
        </w:rPr>
        <w:t xml:space="preserve"> </w:t>
      </w:r>
      <w:r w:rsidRPr="00235974">
        <w:rPr>
          <w:i/>
          <w:iCs/>
          <w:sz w:val="16"/>
          <w:szCs w:val="16"/>
        </w:rPr>
        <w:t>- Kasse</w:t>
      </w:r>
      <w:r w:rsidR="003A4148" w:rsidRPr="00235974">
        <w:rPr>
          <w:i/>
          <w:iCs/>
          <w:sz w:val="16"/>
          <w:szCs w:val="16"/>
        </w:rPr>
        <w:t xml:space="preserve"> til miljøstasjon. Lokkene er ikke satt ut i miljøstasjonene.</w:t>
      </w:r>
    </w:p>
    <w:p w14:paraId="45EDBBF3" w14:textId="741A4836" w:rsidR="00FA1DDD" w:rsidRPr="00542FBA" w:rsidRDefault="00FA1DDD" w:rsidP="00FA1DDD">
      <w:pPr>
        <w:pStyle w:val="Overskrift1"/>
      </w:pPr>
      <w:bookmarkStart w:id="13" w:name="_Toc224745085"/>
      <w:bookmarkStart w:id="14" w:name="_Toc238038784"/>
      <w:r w:rsidRPr="00542FBA">
        <w:t xml:space="preserve">Krav til </w:t>
      </w:r>
      <w:r w:rsidR="00FB4A7E">
        <w:t>L</w:t>
      </w:r>
      <w:r w:rsidRPr="00542FBA">
        <w:t>everandør</w:t>
      </w:r>
      <w:bookmarkEnd w:id="13"/>
      <w:bookmarkEnd w:id="14"/>
    </w:p>
    <w:p w14:paraId="57D45AFD" w14:textId="4FAA9ABE" w:rsidR="0006094C" w:rsidRPr="0006094C" w:rsidRDefault="0006094C" w:rsidP="00235974">
      <w:pPr>
        <w:jc w:val="both"/>
      </w:pPr>
      <w:r w:rsidRPr="0006094C">
        <w:t xml:space="preserve">Leverandøren skal følge relevante lover og forskrifter, blant annet </w:t>
      </w:r>
      <w:r w:rsidR="00A6478C">
        <w:t>F</w:t>
      </w:r>
      <w:r w:rsidRPr="0006094C">
        <w:t>orskrift om gjenvinning og behandling av avfall kapittel 11</w:t>
      </w:r>
      <w:r w:rsidR="00681839">
        <w:t xml:space="preserve"> og </w:t>
      </w:r>
      <w:r w:rsidR="001D28FE">
        <w:t>F</w:t>
      </w:r>
      <w:r w:rsidRPr="0006094C">
        <w:t>orskrift om landtransport av farlig gods</w:t>
      </w:r>
      <w:r w:rsidR="00681839">
        <w:t>, herunder ADR.</w:t>
      </w:r>
    </w:p>
    <w:p w14:paraId="7CA72200" w14:textId="740E500E" w:rsidR="00FA1DDD" w:rsidRDefault="0006094C" w:rsidP="008D678C">
      <w:r w:rsidRPr="0006094C">
        <w:t xml:space="preserve">Det forventes at </w:t>
      </w:r>
      <w:r w:rsidR="00FB4A7E">
        <w:t>L</w:t>
      </w:r>
      <w:r w:rsidRPr="0006094C">
        <w:t>everandør er samarbeidsvillig og har evne og vilje til å påta seg oppdrag/endringer som kan dukke opp i kontraktsperioden.</w:t>
      </w:r>
    </w:p>
    <w:p w14:paraId="6A503D4D" w14:textId="67A653F5" w:rsidR="005002E5" w:rsidRDefault="005002E5" w:rsidP="00235974">
      <w:pPr>
        <w:jc w:val="both"/>
      </w:pPr>
      <w:r>
        <w:t>Dersom Transportør planlegger å kjøre over 500 kg brutto farlig avfall som er farlig gods, skal sjåfør ha godkjent ADR-kompetansebevis og kompetanse på farlig avfall, og transporten skal kjøres på oransje skilter. Det er Oppdragsgiver som fungerer som avsender, etter ADR, og vil derfor utarbeide standard transportdokument i samarbeid med Leverandør. Om Leverandør gjør nytte av en underleverandør som Transportør, utarbeides transportdokumentet i samarbeid med Transportøren. Om Leverandør eller Transportør ønsker å utarbeide transportdokument selv, må dette godkjennes av Oppdragsgiver før bruk.</w:t>
      </w:r>
    </w:p>
    <w:p w14:paraId="4ED0DDA4" w14:textId="0306E684" w:rsidR="002C0D25" w:rsidRPr="00542FBA" w:rsidRDefault="00370D36" w:rsidP="00FA1DDD">
      <w:pPr>
        <w:pStyle w:val="Overskrift2"/>
      </w:pPr>
      <w:bookmarkStart w:id="15" w:name="_Toc238038785"/>
      <w:r w:rsidRPr="00542FBA">
        <w:t>Generelle krav</w:t>
      </w:r>
      <w:bookmarkEnd w:id="15"/>
    </w:p>
    <w:p w14:paraId="5CB4B795" w14:textId="208BCA1F" w:rsidR="00232F09" w:rsidRDefault="00232F09" w:rsidP="005348D8">
      <w:r w:rsidRPr="00232F09">
        <w:t xml:space="preserve">Samtlige av </w:t>
      </w:r>
      <w:r w:rsidR="00FB4A7E">
        <w:t>L</w:t>
      </w:r>
      <w:r w:rsidRPr="00232F09">
        <w:t>everandør</w:t>
      </w:r>
      <w:r w:rsidR="00FB4A7E">
        <w:t>s</w:t>
      </w:r>
      <w:r w:rsidRPr="00232F09">
        <w:t xml:space="preserve"> utførende personell skal ha kjennskap, kompetanse</w:t>
      </w:r>
      <w:r w:rsidR="00D826E1">
        <w:t>,</w:t>
      </w:r>
      <w:r w:rsidR="00B62828">
        <w:t xml:space="preserve"> </w:t>
      </w:r>
      <w:r w:rsidRPr="00232F09">
        <w:t xml:space="preserve">og erfaring </w:t>
      </w:r>
      <w:r w:rsidR="00CF1547">
        <w:t xml:space="preserve">nødvendig for å møte kravene stilt i </w:t>
      </w:r>
      <w:r w:rsidR="006D4189">
        <w:t>F</w:t>
      </w:r>
      <w:r w:rsidRPr="00232F09">
        <w:t>orskrift om gjenvinning og behandling av avfall</w:t>
      </w:r>
      <w:r w:rsidR="006D4189">
        <w:t xml:space="preserve"> kap. 11</w:t>
      </w:r>
      <w:r w:rsidRPr="00232F09">
        <w:t xml:space="preserve">, </w:t>
      </w:r>
      <w:r w:rsidR="00DE6B6D">
        <w:t>F</w:t>
      </w:r>
      <w:r w:rsidRPr="00232F09">
        <w:t>orskrift om landtransport av farlig gods</w:t>
      </w:r>
      <w:r w:rsidR="006D4189">
        <w:t>, inkludert</w:t>
      </w:r>
      <w:r w:rsidRPr="00232F09">
        <w:t xml:space="preserve"> de felles europeiske ADR-bestemmelsene.</w:t>
      </w:r>
    </w:p>
    <w:p w14:paraId="5EAA2C8C" w14:textId="5DB73C57" w:rsidR="00810F7C" w:rsidRDefault="00810F7C" w:rsidP="005348D8">
      <w:r w:rsidRPr="00810F7C">
        <w:t xml:space="preserve">Leverandøren skal </w:t>
      </w:r>
      <w:r w:rsidR="00A62B2B">
        <w:t xml:space="preserve">før oppstart, deretter innen </w:t>
      </w:r>
      <w:r w:rsidR="00F22360">
        <w:t>1. februar hvert år,</w:t>
      </w:r>
      <w:r w:rsidRPr="00810F7C">
        <w:t xml:space="preserve"> </w:t>
      </w:r>
      <w:r w:rsidR="00F22360">
        <w:t>over</w:t>
      </w:r>
      <w:r w:rsidRPr="00810F7C">
        <w:t>sende</w:t>
      </w:r>
      <w:r w:rsidR="00F22360">
        <w:t xml:space="preserve"> Oppdragsgiver</w:t>
      </w:r>
      <w:r w:rsidRPr="00810F7C">
        <w:t xml:space="preserve"> oppdatert dokumentasjon på </w:t>
      </w:r>
      <w:r>
        <w:t xml:space="preserve">at sjåførene som henter </w:t>
      </w:r>
      <w:r w:rsidR="008E2D52">
        <w:t>farlig avfall</w:t>
      </w:r>
      <w:r w:rsidR="007958E0">
        <w:t xml:space="preserve"> som er farlig gods</w:t>
      </w:r>
      <w:r w:rsidR="008E2D52">
        <w:t xml:space="preserve"> </w:t>
      </w:r>
      <w:r>
        <w:t>fra miljøstasjonene har godkjent og gyldig ADR-kompetansebevis</w:t>
      </w:r>
      <w:r w:rsidR="6675CC5E">
        <w:t>,</w:t>
      </w:r>
      <w:r w:rsidR="00A44E40">
        <w:t xml:space="preserve"> eller </w:t>
      </w:r>
      <w:r w:rsidR="00CD1226">
        <w:t xml:space="preserve">kursbevis på gjennomført opplæring etter </w:t>
      </w:r>
      <w:r w:rsidR="00C71702">
        <w:t>F</w:t>
      </w:r>
      <w:r w:rsidR="00C71702" w:rsidRPr="00232F09">
        <w:t>orskrift om landtransport av farlig gods</w:t>
      </w:r>
      <w:r w:rsidR="00C71702">
        <w:t xml:space="preserve"> </w:t>
      </w:r>
      <w:r w:rsidR="00CD1226">
        <w:t>§12</w:t>
      </w:r>
      <w:r>
        <w:t xml:space="preserve">. </w:t>
      </w:r>
      <w:r w:rsidR="00F22360">
        <w:t>Ved bruk av nye sjåfører til oppdraget,</w:t>
      </w:r>
      <w:r w:rsidR="003C1EF3">
        <w:t xml:space="preserve"> selv midlertidig,</w:t>
      </w:r>
      <w:r w:rsidR="00F22360">
        <w:t xml:space="preserve"> skal </w:t>
      </w:r>
      <w:r w:rsidR="003C1EF3">
        <w:t>dokumentasjonen oversendes før ny sjåfør utfører oppdraget.</w:t>
      </w:r>
    </w:p>
    <w:p w14:paraId="031A0F38" w14:textId="1A629AB9" w:rsidR="0091496B" w:rsidRDefault="0091496B" w:rsidP="005348D8">
      <w:r w:rsidRPr="0091496B">
        <w:lastRenderedPageBreak/>
        <w:t xml:space="preserve">Dersom </w:t>
      </w:r>
      <w:r w:rsidR="002834F5">
        <w:t>L</w:t>
      </w:r>
      <w:r w:rsidRPr="0091496B">
        <w:t>everandør</w:t>
      </w:r>
      <w:r w:rsidR="002834F5">
        <w:t xml:space="preserve">, evt. ved </w:t>
      </w:r>
      <w:r w:rsidRPr="0091496B">
        <w:t>underleverandør</w:t>
      </w:r>
      <w:r w:rsidR="002834F5">
        <w:t>,</w:t>
      </w:r>
      <w:r w:rsidRPr="0091496B">
        <w:t xml:space="preserve"> foretar bytte av sjåfør, skal nødvendig dokumentasjon på kompetanse </w:t>
      </w:r>
      <w:proofErr w:type="gramStart"/>
      <w:r w:rsidRPr="0091496B">
        <w:t>forevises</w:t>
      </w:r>
      <w:proofErr w:type="gramEnd"/>
      <w:r w:rsidRPr="0091496B">
        <w:t xml:space="preserve"> og/eller sendes </w:t>
      </w:r>
      <w:r w:rsidR="002834F5">
        <w:t>Oppdragsgiver</w:t>
      </w:r>
      <w:r w:rsidRPr="0091496B">
        <w:t xml:space="preserve"> før sjåføren kan starte arbeidet. </w:t>
      </w:r>
    </w:p>
    <w:p w14:paraId="6DB742FD" w14:textId="3B8DEBF6" w:rsidR="00232F09" w:rsidRDefault="0091496B" w:rsidP="00235974">
      <w:pPr>
        <w:jc w:val="both"/>
      </w:pPr>
      <w:r>
        <w:t>Sjåfør skal beherske norsk eller et skandinavisk språk skriftlig og muntlig</w:t>
      </w:r>
      <w:r w:rsidR="009C2915">
        <w:t>.</w:t>
      </w:r>
    </w:p>
    <w:p w14:paraId="1E38B741" w14:textId="77777777" w:rsidR="009C2915" w:rsidRDefault="009C2915" w:rsidP="00235974">
      <w:pPr>
        <w:jc w:val="both"/>
      </w:pPr>
      <w:r w:rsidRPr="009C2915">
        <w:t xml:space="preserve">Leverandør har ansvar for eventuelle skader som sjåfør påfører eiendomsbygg, maskiner, utstyr eller lignende. </w:t>
      </w:r>
    </w:p>
    <w:p w14:paraId="505B0A95" w14:textId="4DFF957C" w:rsidR="00115261" w:rsidRDefault="00115261" w:rsidP="00115261">
      <w:pPr>
        <w:pStyle w:val="Overskrift3"/>
      </w:pPr>
      <w:bookmarkStart w:id="16" w:name="_Toc238038786"/>
      <w:r>
        <w:t xml:space="preserve">Krav til </w:t>
      </w:r>
      <w:r w:rsidR="00570E2F">
        <w:t>transport</w:t>
      </w:r>
      <w:bookmarkEnd w:id="16"/>
    </w:p>
    <w:p w14:paraId="073DBED8" w14:textId="59A08D0C" w:rsidR="00AA2949" w:rsidRDefault="00EB7D31" w:rsidP="005746FA">
      <w:r w:rsidRPr="00C6005C">
        <w:t>Kjøretøy</w:t>
      </w:r>
      <w:r w:rsidR="00AA2949" w:rsidRPr="006E182B">
        <w:t xml:space="preserve"> som benyttes til oppdrag </w:t>
      </w:r>
      <w:r w:rsidRPr="00C6005C">
        <w:t>etter denne</w:t>
      </w:r>
      <w:r w:rsidR="00AA2949" w:rsidRPr="006E182B">
        <w:t xml:space="preserve"> avtalen innenfor </w:t>
      </w:r>
      <w:r w:rsidRPr="00C6005C">
        <w:t>Oslo</w:t>
      </w:r>
      <w:r w:rsidR="00AA2949" w:rsidRPr="006E182B">
        <w:t xml:space="preserve"> grenser, skal være nullutslippskjøretøy eller drives med biogass.</w:t>
      </w:r>
      <w:r>
        <w:t xml:space="preserve"> </w:t>
      </w:r>
      <w:r w:rsidR="00AA2949" w:rsidRPr="006E182B">
        <w:t>Det er ikke tilstrekkelig med</w:t>
      </w:r>
      <w:r>
        <w:t xml:space="preserve"> </w:t>
      </w:r>
      <w:r w:rsidR="00AA2949" w:rsidRPr="006E182B">
        <w:t>diesel</w:t>
      </w:r>
      <w:r>
        <w:t xml:space="preserve"> </w:t>
      </w:r>
      <w:r w:rsidR="00AA2949" w:rsidRPr="006E182B">
        <w:t>iblandet</w:t>
      </w:r>
      <w:r>
        <w:t xml:space="preserve"> </w:t>
      </w:r>
      <w:r w:rsidR="00AA2949" w:rsidRPr="006E182B">
        <w:t>biodrivstoff.</w:t>
      </w:r>
      <w:r>
        <w:t xml:space="preserve"> </w:t>
      </w:r>
      <w:r w:rsidR="00AA2949" w:rsidRPr="006E182B">
        <w:t>Leverandøren</w:t>
      </w:r>
      <w:r>
        <w:t xml:space="preserve"> </w:t>
      </w:r>
      <w:r w:rsidR="00AA2949" w:rsidRPr="006E182B">
        <w:t>skal også ha beredskapskjøretøy</w:t>
      </w:r>
      <w:r>
        <w:t xml:space="preserve"> </w:t>
      </w:r>
      <w:r w:rsidR="00AA2949" w:rsidRPr="006E182B">
        <w:t>i tilfelle</w:t>
      </w:r>
      <w:r>
        <w:t xml:space="preserve"> </w:t>
      </w:r>
      <w:r w:rsidR="00AA2949" w:rsidRPr="006E182B">
        <w:t>driftsstans. Det kreves</w:t>
      </w:r>
      <w:r>
        <w:t xml:space="preserve"> </w:t>
      </w:r>
      <w:r w:rsidR="00AA2949" w:rsidRPr="006E182B">
        <w:t>også at</w:t>
      </w:r>
      <w:r>
        <w:t xml:space="preserve"> </w:t>
      </w:r>
      <w:r w:rsidR="00AA2949" w:rsidRPr="006E182B">
        <w:t>disse</w:t>
      </w:r>
      <w:r>
        <w:t xml:space="preserve"> </w:t>
      </w:r>
      <w:r w:rsidR="00AA2949" w:rsidRPr="006E182B">
        <w:t>kjøretøyene</w:t>
      </w:r>
      <w:r>
        <w:t xml:space="preserve"> </w:t>
      </w:r>
      <w:r w:rsidR="00AA2949" w:rsidRPr="006E182B">
        <w:t>oppfyller samme krav som</w:t>
      </w:r>
      <w:r>
        <w:t xml:space="preserve"> </w:t>
      </w:r>
      <w:r w:rsidR="00AA2949" w:rsidRPr="006E182B">
        <w:t>opprinnelig kjøretøy.</w:t>
      </w:r>
      <w:r w:rsidR="00810B9D">
        <w:t xml:space="preserve"> </w:t>
      </w:r>
    </w:p>
    <w:p w14:paraId="626E1906" w14:textId="045AC550" w:rsidR="00570E2F" w:rsidRDefault="00570E2F" w:rsidP="00235974">
      <w:pPr>
        <w:jc w:val="both"/>
      </w:pPr>
      <w:r>
        <w:t>Der det i kravspesifikasjonen stilles krav om ADR-kompetansebevis, kan dette erstattes av dokumentert §12-opplæring, forutsatt at transporten gjennomføres i samsvar med kravene i §12. Leverandøren skal kunne dokumentere hvilken type kompetanse sjåføren har.</w:t>
      </w:r>
      <w:r w:rsidRPr="00F15AE1">
        <w:t xml:space="preserve"> </w:t>
      </w:r>
      <w:r>
        <w:t xml:space="preserve">Dersom Leverandør benytter sjåfører med opplæring etter </w:t>
      </w:r>
      <w:r w:rsidR="00070256">
        <w:t>Forskrift om landtransport av farlig gods</w:t>
      </w:r>
      <w:r>
        <w:t xml:space="preserve"> §12 må Leverandør selv sørge for nødvendig opplæring</w:t>
      </w:r>
    </w:p>
    <w:p w14:paraId="30CFB98F" w14:textId="2C0E6F27" w:rsidR="00570E2F" w:rsidRPr="006E182B" w:rsidRDefault="00570E2F" w:rsidP="00235974">
      <w:pPr>
        <w:jc w:val="both"/>
      </w:pPr>
      <w:r>
        <w:t>Før levering til Leverandørs mottak skal sjåfør veie bilen på en av Oppdragsgivers bilvekter. Bilen skal kun veies når sjåfør avslutter innsamling fra miljøstasjonene, og før innveiing på Leverandørs anlegg.</w:t>
      </w:r>
    </w:p>
    <w:p w14:paraId="4B7064D5" w14:textId="2D709EDD" w:rsidR="00815A0E" w:rsidRDefault="00815A0E" w:rsidP="00815A0E">
      <w:pPr>
        <w:pStyle w:val="Overskrift3"/>
      </w:pPr>
      <w:bookmarkStart w:id="17" w:name="_Toc238038787"/>
      <w:r>
        <w:t>Krav til beredskapsplan</w:t>
      </w:r>
      <w:bookmarkEnd w:id="17"/>
    </w:p>
    <w:p w14:paraId="60938195" w14:textId="6F5A553E" w:rsidR="0017274F" w:rsidRDefault="0017274F" w:rsidP="00A67931">
      <w:r>
        <w:t xml:space="preserve">Leverandør skal ha beredskapsplan som </w:t>
      </w:r>
      <w:r w:rsidR="00347312">
        <w:t xml:space="preserve">forklarer hvordan </w:t>
      </w:r>
      <w:r>
        <w:t xml:space="preserve">avfallet kan hentes som normalt fra Oppdragsgivers anlegg, selv ved lengre perioder hvor ordinært mottakssted er stengt. </w:t>
      </w:r>
      <w:r w:rsidR="006B70DF">
        <w:t xml:space="preserve">Beredskapsplanen skal også omfatte </w:t>
      </w:r>
      <w:r w:rsidR="00334BBE">
        <w:t xml:space="preserve">situasjoner med </w:t>
      </w:r>
      <w:r w:rsidR="006B70DF">
        <w:t xml:space="preserve">mangel på </w:t>
      </w:r>
      <w:r w:rsidR="004D0F46">
        <w:t>sjåfører med ADR-kompetansebevis</w:t>
      </w:r>
      <w:r w:rsidR="008231EA">
        <w:t>/§12-opplæring</w:t>
      </w:r>
      <w:r w:rsidR="00334BBE">
        <w:t xml:space="preserve"> </w:t>
      </w:r>
      <w:r w:rsidR="00BE3D86">
        <w:t xml:space="preserve">eller </w:t>
      </w:r>
      <w:r w:rsidR="007B0766">
        <w:t xml:space="preserve">kjøretøy godkjent etter </w:t>
      </w:r>
      <w:r w:rsidR="005C7E12">
        <w:t xml:space="preserve">ADR </w:t>
      </w:r>
      <w:r w:rsidR="007B0766">
        <w:t>del 9.</w:t>
      </w:r>
    </w:p>
    <w:p w14:paraId="2B32C10F" w14:textId="4D01B6C5" w:rsidR="0017274F" w:rsidRPr="00A76EEE" w:rsidRDefault="0017274F" w:rsidP="00235974">
      <w:pPr>
        <w:jc w:val="both"/>
      </w:pPr>
      <w:r>
        <w:t>Eventuelle transportutfordringer dette gir må løses av Leverandør for egen regning.</w:t>
      </w:r>
      <w:r w:rsidR="00DF1949">
        <w:t xml:space="preserve"> Kravet om </w:t>
      </w:r>
      <w:r w:rsidR="004D2898">
        <w:t xml:space="preserve">netto </w:t>
      </w:r>
      <w:r w:rsidR="00DF1949">
        <w:t>nullutslippskjøretøyer (el, eller biogass)</w:t>
      </w:r>
      <w:r w:rsidR="00FA432D">
        <w:t xml:space="preserve"> </w:t>
      </w:r>
      <w:r w:rsidR="00F15AE1">
        <w:t xml:space="preserve">gjelder også for disse kjøretøyene. </w:t>
      </w:r>
    </w:p>
    <w:p w14:paraId="55251552" w14:textId="1757BEED" w:rsidR="0017274F" w:rsidRDefault="0017274F" w:rsidP="00235974">
      <w:pPr>
        <w:jc w:val="both"/>
        <w:rPr>
          <w:rFonts w:asciiTheme="majorHAnsi" w:hAnsiTheme="majorHAnsi"/>
        </w:rPr>
      </w:pPr>
      <w:r w:rsidRPr="00B95F59">
        <w:rPr>
          <w:rFonts w:asciiTheme="majorHAnsi" w:hAnsiTheme="majorHAnsi"/>
          <w:b/>
          <w:bCs/>
          <w:i/>
          <w:iCs/>
        </w:rPr>
        <w:t>Dokumentasjonskrav:</w:t>
      </w:r>
      <w:r>
        <w:rPr>
          <w:rFonts w:asciiTheme="majorHAnsi" w:hAnsiTheme="majorHAnsi"/>
          <w:b/>
          <w:bCs/>
          <w:i/>
          <w:iCs/>
        </w:rPr>
        <w:t xml:space="preserve"> </w:t>
      </w:r>
      <w:r>
        <w:rPr>
          <w:rFonts w:asciiTheme="majorHAnsi" w:hAnsiTheme="majorHAnsi"/>
        </w:rPr>
        <w:t>Beredskapsplan</w:t>
      </w:r>
    </w:p>
    <w:p w14:paraId="24C41893" w14:textId="7382976C" w:rsidR="008B2213" w:rsidRDefault="00D73CED" w:rsidP="008B2213">
      <w:pPr>
        <w:pStyle w:val="Overskrift3"/>
      </w:pPr>
      <w:bookmarkStart w:id="18" w:name="_Toc238038788"/>
      <w:r>
        <w:t>Avfall</w:t>
      </w:r>
      <w:r w:rsidR="00AA63BE">
        <w:t xml:space="preserve"> som kan forekomme</w:t>
      </w:r>
      <w:r w:rsidR="78597DD4">
        <w:t>,</w:t>
      </w:r>
      <w:r w:rsidR="00AA63BE">
        <w:t xml:space="preserve"> men som er utenfor leveringsbetingelsene</w:t>
      </w:r>
      <w:bookmarkEnd w:id="18"/>
    </w:p>
    <w:p w14:paraId="314DB4E6" w14:textId="7D60BFB2" w:rsidR="00AA63BE" w:rsidRDefault="00AA63BE" w:rsidP="00C065B3">
      <w:pPr>
        <w:jc w:val="both"/>
      </w:pPr>
      <w:r>
        <w:t xml:space="preserve">Erfaringsvis leveres det avfall på de ubetjente mottakene som etter leveringsbetingelsene ikke skal leveres der. Følgende fraksjoner skal prises særskilt fordi </w:t>
      </w:r>
      <w:r w:rsidR="00FB4A7E">
        <w:t>L</w:t>
      </w:r>
      <w:r>
        <w:t>everandør må regne med denne type avfall fra de ubetjente mottakene</w:t>
      </w:r>
      <w:r w:rsidR="00120C57">
        <w:t xml:space="preserve">. Selv om dette avfallet kan avvises av </w:t>
      </w:r>
      <w:r w:rsidR="00E879C0">
        <w:t xml:space="preserve">Leverandør, </w:t>
      </w:r>
      <w:r w:rsidR="00327232">
        <w:t xml:space="preserve">skal avfallsfraksjonene prises til de tilfeller hvor </w:t>
      </w:r>
      <w:r w:rsidR="00980C41">
        <w:t>det ikke blir oppdaget før på Leverandørs mottak.</w:t>
      </w:r>
    </w:p>
    <w:p w14:paraId="0D21B300" w14:textId="77777777" w:rsidR="00AA63BE" w:rsidRDefault="00AA63BE" w:rsidP="00AA63BE">
      <w:pPr>
        <w:pStyle w:val="Listeavsnitt"/>
        <w:numPr>
          <w:ilvl w:val="0"/>
          <w:numId w:val="20"/>
        </w:numPr>
      </w:pPr>
      <w:r>
        <w:t>EE-avfall</w:t>
      </w:r>
    </w:p>
    <w:p w14:paraId="59466948" w14:textId="77777777" w:rsidR="00102CA0" w:rsidRDefault="00102CA0" w:rsidP="00102CA0">
      <w:pPr>
        <w:pStyle w:val="Listeavsnitt"/>
        <w:numPr>
          <w:ilvl w:val="0"/>
          <w:numId w:val="20"/>
        </w:numPr>
      </w:pPr>
      <w:r>
        <w:t>Brennbart avfall</w:t>
      </w:r>
    </w:p>
    <w:p w14:paraId="5218D9FB" w14:textId="71C10421" w:rsidR="00102CA0" w:rsidRDefault="00102CA0" w:rsidP="0047707B">
      <w:pPr>
        <w:pStyle w:val="Listeavsnitt"/>
        <w:numPr>
          <w:ilvl w:val="0"/>
          <w:numId w:val="20"/>
        </w:numPr>
      </w:pPr>
      <w:r>
        <w:t>Ikke-brennbart avfall</w:t>
      </w:r>
    </w:p>
    <w:p w14:paraId="60DCB980" w14:textId="77777777" w:rsidR="00AA63BE" w:rsidRDefault="00AA63BE" w:rsidP="00AA63BE">
      <w:pPr>
        <w:pStyle w:val="Listeavsnitt"/>
        <w:numPr>
          <w:ilvl w:val="0"/>
          <w:numId w:val="20"/>
        </w:numPr>
      </w:pPr>
      <w:r>
        <w:lastRenderedPageBreak/>
        <w:t>Blyakkumulatorer</w:t>
      </w:r>
    </w:p>
    <w:p w14:paraId="0EC54DAD" w14:textId="7129DB60" w:rsidR="00AA63BE" w:rsidRDefault="001E6583" w:rsidP="00AA63BE">
      <w:pPr>
        <w:pStyle w:val="Listeavsnitt"/>
        <w:numPr>
          <w:ilvl w:val="0"/>
          <w:numId w:val="20"/>
        </w:numPr>
      </w:pPr>
      <w:r>
        <w:t>Andre farlige batterier</w:t>
      </w:r>
    </w:p>
    <w:p w14:paraId="5429B79E" w14:textId="77777777" w:rsidR="00102CA0" w:rsidRDefault="00102CA0" w:rsidP="00102CA0">
      <w:pPr>
        <w:pStyle w:val="Listeavsnitt"/>
        <w:numPr>
          <w:ilvl w:val="0"/>
          <w:numId w:val="20"/>
        </w:numPr>
      </w:pPr>
      <w:r>
        <w:t>Reaktive stoffer</w:t>
      </w:r>
    </w:p>
    <w:p w14:paraId="5DB8406D" w14:textId="77777777" w:rsidR="00102CA0" w:rsidRDefault="00102CA0" w:rsidP="00102CA0">
      <w:pPr>
        <w:pStyle w:val="Listeavsnitt"/>
        <w:numPr>
          <w:ilvl w:val="0"/>
          <w:numId w:val="20"/>
        </w:numPr>
      </w:pPr>
      <w:r>
        <w:t>Selvantennende stoffer</w:t>
      </w:r>
    </w:p>
    <w:p w14:paraId="29A4B281" w14:textId="77777777" w:rsidR="00AA63BE" w:rsidRDefault="00AA63BE" w:rsidP="00AA63BE">
      <w:pPr>
        <w:pStyle w:val="Listeavsnitt"/>
        <w:numPr>
          <w:ilvl w:val="0"/>
          <w:numId w:val="20"/>
        </w:numPr>
      </w:pPr>
      <w:r>
        <w:t>Asbest</w:t>
      </w:r>
    </w:p>
    <w:p w14:paraId="66056321" w14:textId="682D3503" w:rsidR="0047707B" w:rsidRDefault="0047707B" w:rsidP="00AA63BE">
      <w:pPr>
        <w:pStyle w:val="Listeavsnitt"/>
        <w:numPr>
          <w:ilvl w:val="0"/>
          <w:numId w:val="20"/>
        </w:numPr>
      </w:pPr>
      <w:r>
        <w:t>Impregnert trevirke</w:t>
      </w:r>
    </w:p>
    <w:p w14:paraId="2E60CA51" w14:textId="77777777" w:rsidR="00AA63BE" w:rsidRDefault="00AA63BE" w:rsidP="00AA63BE">
      <w:pPr>
        <w:pStyle w:val="Listeavsnitt"/>
        <w:numPr>
          <w:ilvl w:val="0"/>
          <w:numId w:val="20"/>
        </w:numPr>
      </w:pPr>
      <w:r>
        <w:t>Ammunisjon</w:t>
      </w:r>
    </w:p>
    <w:p w14:paraId="523E5BE4" w14:textId="77777777" w:rsidR="00AA63BE" w:rsidRDefault="00AA63BE" w:rsidP="00AA63BE">
      <w:pPr>
        <w:pStyle w:val="Listeavsnitt"/>
        <w:numPr>
          <w:ilvl w:val="0"/>
          <w:numId w:val="20"/>
        </w:numPr>
      </w:pPr>
      <w:r>
        <w:t>Fyrverkeri og pyrotekniske artikler</w:t>
      </w:r>
    </w:p>
    <w:p w14:paraId="3D582B32" w14:textId="77777777" w:rsidR="00AA63BE" w:rsidRDefault="00AA63BE" w:rsidP="00AA63BE">
      <w:pPr>
        <w:pStyle w:val="Listeavsnitt"/>
        <w:numPr>
          <w:ilvl w:val="0"/>
          <w:numId w:val="20"/>
        </w:numPr>
      </w:pPr>
      <w:r>
        <w:t>Medisiner</w:t>
      </w:r>
    </w:p>
    <w:p w14:paraId="7A7DF02E" w14:textId="77777777" w:rsidR="00AA63BE" w:rsidRDefault="00AA63BE" w:rsidP="00AA63BE">
      <w:pPr>
        <w:pStyle w:val="Listeavsnitt"/>
        <w:numPr>
          <w:ilvl w:val="0"/>
          <w:numId w:val="20"/>
        </w:numPr>
      </w:pPr>
      <w:r>
        <w:t>Smittefarlig avfall</w:t>
      </w:r>
    </w:p>
    <w:p w14:paraId="1EC96315" w14:textId="3957A037" w:rsidR="007D16F8" w:rsidRDefault="003C561A" w:rsidP="009856CF">
      <w:r w:rsidRPr="003C561A">
        <w:t>Dersom sjåfør oppdager avfall som omfattes av listen ovenfor på en miljøstasjon, og det ikke er forsvarlig eller hensiktsmessig å transportere avfallet videre</w:t>
      </w:r>
      <w:r w:rsidR="00980C41">
        <w:t>,</w:t>
      </w:r>
      <w:r w:rsidRPr="003C561A">
        <w:t xml:space="preserve"> skal </w:t>
      </w:r>
      <w:r w:rsidR="00FB4A7E">
        <w:t>L</w:t>
      </w:r>
      <w:r w:rsidRPr="003C561A">
        <w:t xml:space="preserve">everandør varsle </w:t>
      </w:r>
      <w:r w:rsidR="00FB4A7E">
        <w:t>Oppdragsgiver</w:t>
      </w:r>
      <w:r w:rsidR="00ED1C7B">
        <w:t>, som da håndterer avfallet videre</w:t>
      </w:r>
      <w:r w:rsidRPr="003C561A">
        <w:t xml:space="preserve">. </w:t>
      </w:r>
    </w:p>
    <w:p w14:paraId="1951340B" w14:textId="64D985B7" w:rsidR="00AA63BE" w:rsidRDefault="003C561A" w:rsidP="00C065B3">
      <w:pPr>
        <w:jc w:val="both"/>
      </w:pPr>
      <w:r w:rsidRPr="003C561A">
        <w:t xml:space="preserve">Leverandøren skal som hovedregel håndtere og transportere avfallet som omfattes av kontrakten. Eventuelle avfallstyper eller mengder som ikke kan transporteres, avklares på oppstartsmøtet. Ved vesentlige avvik eller mengder som kan medføre ekstra kostnader, skal </w:t>
      </w:r>
      <w:r w:rsidR="00F15AE1">
        <w:t>Oppdragsgiver</w:t>
      </w:r>
      <w:r w:rsidRPr="003C561A">
        <w:t xml:space="preserve"> varsles. </w:t>
      </w:r>
      <w:r w:rsidR="009D2EBD">
        <w:t>Oppdragsgiver</w:t>
      </w:r>
      <w:r w:rsidRPr="003C561A">
        <w:t xml:space="preserve"> kan da beslutte at avfallet settes igjen og håndteres av </w:t>
      </w:r>
      <w:r w:rsidR="009D2EBD">
        <w:t>Oppdragsgiver</w:t>
      </w:r>
      <w:r w:rsidRPr="003C561A">
        <w:t xml:space="preserve">. </w:t>
      </w:r>
      <w:r w:rsidR="00AA63BE">
        <w:t xml:space="preserve">Om det oppdages fri asbest på en miljøstasjon plikter sjåfør å varsle </w:t>
      </w:r>
      <w:r w:rsidR="009D2EBD">
        <w:t>Oppdragsgiver</w:t>
      </w:r>
      <w:r w:rsidR="00AA63BE">
        <w:t xml:space="preserve"> umiddelbart, slik at stasjonen kan stenges. </w:t>
      </w:r>
      <w:r w:rsidR="009D2EBD">
        <w:t>Oppdragsgiver</w:t>
      </w:r>
      <w:r w:rsidR="00AA63BE">
        <w:t xml:space="preserve"> vil stå for sanering av miljøstasjonen i slike tilfeller. Om avfall i overstående liste oppdages ved utsortering på </w:t>
      </w:r>
      <w:r w:rsidR="00FB4A7E">
        <w:t>L</w:t>
      </w:r>
      <w:r w:rsidR="00AA63BE">
        <w:t>everandørs anlegg, er det ikke anledning til å anse dette som avvik.</w:t>
      </w:r>
      <w:r w:rsidR="00CA5C82">
        <w:t xml:space="preserve"> </w:t>
      </w:r>
      <w:r w:rsidR="002865EF">
        <w:t xml:space="preserve">Det må vedlegges </w:t>
      </w:r>
      <w:r w:rsidR="00B1477D">
        <w:t xml:space="preserve">dokumentasjon på hvordan dette avfallet håndteres. </w:t>
      </w:r>
    </w:p>
    <w:p w14:paraId="671E5A96" w14:textId="15AFBC45" w:rsidR="00B37EC6" w:rsidRPr="00B37EC6" w:rsidRDefault="00B37EC6" w:rsidP="00C065B3">
      <w:pPr>
        <w:jc w:val="both"/>
      </w:pPr>
      <w:r w:rsidRPr="00B37EC6">
        <w:rPr>
          <w:b/>
          <w:bCs/>
        </w:rPr>
        <w:t xml:space="preserve">Dokumentasjonskrav: </w:t>
      </w:r>
      <w:r w:rsidRPr="00B37EC6">
        <w:t xml:space="preserve">Dokumentasjon på hvordan avfallet som kan forekomme håndteres hos </w:t>
      </w:r>
      <w:r w:rsidR="00FB4A7E">
        <w:t>L</w:t>
      </w:r>
      <w:r w:rsidRPr="00B37EC6">
        <w:t xml:space="preserve">everandør. </w:t>
      </w:r>
    </w:p>
    <w:p w14:paraId="6C512B3C" w14:textId="272526B1" w:rsidR="00370D36" w:rsidRPr="00542FBA" w:rsidRDefault="003742EC" w:rsidP="00370D36">
      <w:pPr>
        <w:pStyle w:val="Overskrift2"/>
      </w:pPr>
      <w:bookmarkStart w:id="19" w:name="_Toc238038789"/>
      <w:r w:rsidRPr="00542FBA">
        <w:t>Tillatelse</w:t>
      </w:r>
      <w:r w:rsidR="00EE084A">
        <w:t>r</w:t>
      </w:r>
      <w:bookmarkEnd w:id="19"/>
    </w:p>
    <w:p w14:paraId="5AA4810F" w14:textId="114D320B" w:rsidR="00A933AC" w:rsidRPr="00A933AC" w:rsidRDefault="00A933AC" w:rsidP="00C065B3">
      <w:pPr>
        <w:jc w:val="both"/>
      </w:pPr>
      <w:r w:rsidRPr="00A933AC">
        <w:t>Alle mottakssted og sluttbehandlingsanlegg som benyttes, skal til enhver tid ha de nødvendige gyldige tillatelser til mottak, mellomlagring og/eller behandling av avfall. Kravet til gyldig tillatelse gjelder både for anlegg i Norge og andre land.</w:t>
      </w:r>
      <w:r>
        <w:t xml:space="preserve"> Om avfallet skal transporteres ut av landet, må </w:t>
      </w:r>
      <w:r w:rsidR="132D32FA">
        <w:t>L</w:t>
      </w:r>
      <w:r>
        <w:t>everandør oversende eksporttillatelse før oppdraget begynner.</w:t>
      </w:r>
    </w:p>
    <w:p w14:paraId="6038A4C5" w14:textId="40E36CE7" w:rsidR="009F05CB" w:rsidRPr="001F3067" w:rsidRDefault="009F05CB" w:rsidP="00C065B3">
      <w:pPr>
        <w:jc w:val="both"/>
        <w:rPr>
          <w:rFonts w:asciiTheme="majorHAnsi" w:hAnsiTheme="majorHAnsi"/>
        </w:rPr>
      </w:pPr>
      <w:r w:rsidRPr="00B95F59">
        <w:rPr>
          <w:rFonts w:asciiTheme="majorHAnsi" w:hAnsiTheme="majorHAnsi"/>
          <w:b/>
          <w:bCs/>
          <w:i/>
          <w:iCs/>
        </w:rPr>
        <w:t>Dokumentasjonskrav:</w:t>
      </w:r>
      <w:r>
        <w:rPr>
          <w:rFonts w:asciiTheme="majorHAnsi" w:hAnsiTheme="majorHAnsi"/>
          <w:b/>
          <w:bCs/>
          <w:i/>
          <w:iCs/>
        </w:rPr>
        <w:t xml:space="preserve"> </w:t>
      </w:r>
      <w:r w:rsidRPr="008A47F1">
        <w:rPr>
          <w:rFonts w:asciiTheme="majorHAnsi" w:hAnsiTheme="majorHAnsi"/>
        </w:rPr>
        <w:t xml:space="preserve">Kopi av </w:t>
      </w:r>
      <w:r w:rsidR="00624E13" w:rsidRPr="00624E13">
        <w:rPr>
          <w:rFonts w:asciiTheme="majorHAnsi" w:hAnsiTheme="majorHAnsi"/>
        </w:rPr>
        <w:t>relevante</w:t>
      </w:r>
      <w:r w:rsidRPr="008A47F1">
        <w:rPr>
          <w:rFonts w:asciiTheme="majorHAnsi" w:hAnsiTheme="majorHAnsi"/>
        </w:rPr>
        <w:t xml:space="preserve"> tillatelser </w:t>
      </w:r>
      <w:r w:rsidR="00624E13" w:rsidRPr="00624E13">
        <w:rPr>
          <w:rFonts w:asciiTheme="majorHAnsi" w:hAnsiTheme="majorHAnsi"/>
        </w:rPr>
        <w:t>skal vedlegges tilbudet</w:t>
      </w:r>
      <w:r w:rsidRPr="008A47F1">
        <w:rPr>
          <w:rFonts w:asciiTheme="majorHAnsi" w:hAnsiTheme="majorHAnsi"/>
        </w:rPr>
        <w:t xml:space="preserve"> og </w:t>
      </w:r>
      <w:r w:rsidR="00624E13" w:rsidRPr="00624E13">
        <w:rPr>
          <w:rFonts w:asciiTheme="majorHAnsi" w:hAnsiTheme="majorHAnsi"/>
        </w:rPr>
        <w:t>på forespørsel kunne fremlegges i hele kontraktsperioden.</w:t>
      </w:r>
      <w:r>
        <w:rPr>
          <w:rFonts w:asciiTheme="majorHAnsi" w:hAnsiTheme="majorHAnsi"/>
        </w:rPr>
        <w:t xml:space="preserve"> Dersom avfallet skal eksporteres ut av Norge, må eksporttillatelse </w:t>
      </w:r>
      <w:r w:rsidR="00624E13" w:rsidRPr="00624E13">
        <w:rPr>
          <w:rFonts w:asciiTheme="majorHAnsi" w:hAnsiTheme="majorHAnsi"/>
        </w:rPr>
        <w:t xml:space="preserve">foreligge </w:t>
      </w:r>
      <w:r>
        <w:rPr>
          <w:rFonts w:asciiTheme="majorHAnsi" w:hAnsiTheme="majorHAnsi"/>
        </w:rPr>
        <w:t>før oppstart av oppdraget.</w:t>
      </w:r>
    </w:p>
    <w:p w14:paraId="7D98E79D" w14:textId="6A9879A5" w:rsidR="00996330" w:rsidRPr="00542FBA" w:rsidRDefault="00996330" w:rsidP="00996330">
      <w:pPr>
        <w:pStyle w:val="Overskrift2"/>
      </w:pPr>
      <w:bookmarkStart w:id="20" w:name="_Toc238038790"/>
      <w:r w:rsidRPr="00542FBA">
        <w:t>Krav til</w:t>
      </w:r>
      <w:r w:rsidR="00CA0721">
        <w:t xml:space="preserve"> sortering,</w:t>
      </w:r>
      <w:r w:rsidRPr="00542FBA">
        <w:t xml:space="preserve"> mottak</w:t>
      </w:r>
      <w:r w:rsidR="00A357F4" w:rsidRPr="00542FBA">
        <w:t xml:space="preserve"> og mottak</w:t>
      </w:r>
      <w:r w:rsidR="007E166E">
        <w:t>s</w:t>
      </w:r>
      <w:r w:rsidR="00A357F4" w:rsidRPr="00542FBA">
        <w:t>sted</w:t>
      </w:r>
      <w:bookmarkEnd w:id="20"/>
    </w:p>
    <w:p w14:paraId="62E53634" w14:textId="64BA943F" w:rsidR="00CA0721" w:rsidRDefault="00CA0721" w:rsidP="00C065B3">
      <w:pPr>
        <w:jc w:val="both"/>
      </w:pPr>
      <w:r w:rsidRPr="00271F35">
        <w:t>Leverandør skal hente farlig avfall fra husholdningene som kastes på ubetjente miljøstasjoner. Avfallet er noe sortert av kundene, men sorteringen blir ikke</w:t>
      </w:r>
      <w:r w:rsidR="00584822">
        <w:t xml:space="preserve"> kontrollert</w:t>
      </w:r>
      <w:r w:rsidRPr="00271F35">
        <w:t xml:space="preserve"> </w:t>
      </w:r>
      <w:r>
        <w:t xml:space="preserve">av Oppdragsgiver </w:t>
      </w:r>
      <w:r w:rsidRPr="00271F35">
        <w:t>før avfallet skal transporteres til mottak.</w:t>
      </w:r>
      <w:r w:rsidR="00F14426">
        <w:t xml:space="preserve"> </w:t>
      </w:r>
      <w:r w:rsidR="00DB30DB">
        <w:t>Avfall</w:t>
      </w:r>
      <w:r w:rsidR="00110BCF">
        <w:t xml:space="preserve"> </w:t>
      </w:r>
      <w:r w:rsidR="005B0831">
        <w:t>som ikke er tillatt sam</w:t>
      </w:r>
      <w:r w:rsidR="00FA1B8C">
        <w:t>emballert</w:t>
      </w:r>
      <w:r w:rsidR="005B0831">
        <w:t xml:space="preserve"> etter ADR</w:t>
      </w:r>
      <w:r w:rsidR="00110BCF">
        <w:t>,</w:t>
      </w:r>
      <w:r w:rsidR="00F14426">
        <w:t xml:space="preserve"> skal ikke sammenblandes eller </w:t>
      </w:r>
      <w:proofErr w:type="spellStart"/>
      <w:r w:rsidR="00F14426">
        <w:t>samemballeres</w:t>
      </w:r>
      <w:proofErr w:type="spellEnd"/>
      <w:r w:rsidR="00F14426">
        <w:t xml:space="preserve"> under transport.</w:t>
      </w:r>
    </w:p>
    <w:p w14:paraId="36E219ED" w14:textId="1C24FADA" w:rsidR="00141B3E" w:rsidRPr="00141B3E" w:rsidRDefault="00141B3E" w:rsidP="00C065B3">
      <w:pPr>
        <w:jc w:val="both"/>
      </w:pPr>
      <w:r w:rsidRPr="00141B3E">
        <w:lastRenderedPageBreak/>
        <w:t xml:space="preserve">Med </w:t>
      </w:r>
      <w:r w:rsidR="00FB4A7E">
        <w:t>L</w:t>
      </w:r>
      <w:r w:rsidRPr="00141B3E">
        <w:t xml:space="preserve">everandørs mottakssted menes stedet der </w:t>
      </w:r>
      <w:r w:rsidR="009D2EBD">
        <w:t>Oppdragsgiver</w:t>
      </w:r>
      <w:r w:rsidRPr="00141B3E">
        <w:t>s avfall blir levert. Mottaksstedet kan være et godkjent mellomlager/omlastningssted og/eller et godkjent sluttbehandlingsanlegg.</w:t>
      </w:r>
    </w:p>
    <w:p w14:paraId="1B096467" w14:textId="7A5FAC09" w:rsidR="00141B3E" w:rsidRPr="00141B3E" w:rsidRDefault="00141B3E" w:rsidP="00C065B3">
      <w:pPr>
        <w:jc w:val="both"/>
      </w:pPr>
      <w:r w:rsidRPr="00141B3E">
        <w:t xml:space="preserve">Mottaksstedene skal ha offentlig godkjent og sertifisert vekt. Avfallet skal veies inn og </w:t>
      </w:r>
      <w:r w:rsidR="008C58E9">
        <w:t>r</w:t>
      </w:r>
      <w:r w:rsidRPr="00141B3E">
        <w:t>egistreres digitalt som grunnlag for rapportering og fakturering.</w:t>
      </w:r>
    </w:p>
    <w:p w14:paraId="27FF9560" w14:textId="4338ECC1" w:rsidR="00141B3E" w:rsidRDefault="00141B3E" w:rsidP="00C065B3">
      <w:pPr>
        <w:jc w:val="both"/>
      </w:pPr>
      <w:r w:rsidRPr="00141B3E">
        <w:t>Mottaksstedet skal deklarere farlig avfall etter fullmakt og på vegne av Oslo kommune i avfallsdeklarering.no.</w:t>
      </w:r>
      <w:r w:rsidR="009950BD">
        <w:t xml:space="preserve"> </w:t>
      </w:r>
      <w:r w:rsidRPr="00141B3E">
        <w:t>Manuelt registrerte vekter, etterregistrering el. vil bli ansett som avvik og årsak til avviket skal dokumenteres.</w:t>
      </w:r>
    </w:p>
    <w:p w14:paraId="7E741D0F" w14:textId="1E97CB01" w:rsidR="00FB607D" w:rsidRDefault="00FB607D" w:rsidP="00C065B3">
      <w:pPr>
        <w:jc w:val="both"/>
      </w:pPr>
      <w:r w:rsidRPr="00FB607D">
        <w:t>Leverandøren skal i tilbudet beskrive sine mottaksrutiner. Blant annet hvordan inn- og utveiing skal gjennomføres og rutiner for kontroll, godkjenning og eventuelle avviksmeldinger.</w:t>
      </w:r>
    </w:p>
    <w:p w14:paraId="36200D21" w14:textId="1C9E513D" w:rsidR="00F14426" w:rsidRPr="00994A72" w:rsidRDefault="0035359D" w:rsidP="00C065B3">
      <w:pPr>
        <w:jc w:val="both"/>
      </w:pPr>
      <w:r w:rsidRPr="00542FBA">
        <w:rPr>
          <w:b/>
          <w:bCs/>
          <w:i/>
          <w:iCs/>
        </w:rPr>
        <w:t>Dokumentasjonskrav:</w:t>
      </w:r>
      <w:r w:rsidR="00994A72">
        <w:rPr>
          <w:b/>
          <w:bCs/>
          <w:i/>
          <w:iCs/>
        </w:rPr>
        <w:t xml:space="preserve"> </w:t>
      </w:r>
      <w:r w:rsidR="00994A72">
        <w:rPr>
          <w:rFonts w:asciiTheme="majorHAnsi" w:hAnsiTheme="majorHAnsi"/>
        </w:rPr>
        <w:t>Leverandørs beskrivelse av rutiner og prosedyrer for mottak, veiing, og godkjenning av forsendelser.</w:t>
      </w:r>
      <w:r w:rsidR="00196A07">
        <w:rPr>
          <w:rFonts w:asciiTheme="majorHAnsi" w:hAnsiTheme="majorHAnsi"/>
        </w:rPr>
        <w:t xml:space="preserve"> Adresse til </w:t>
      </w:r>
      <w:r w:rsidR="00333254">
        <w:rPr>
          <w:rFonts w:asciiTheme="majorHAnsi" w:hAnsiTheme="majorHAnsi"/>
        </w:rPr>
        <w:t>mottak/mellomlagring</w:t>
      </w:r>
      <w:r w:rsidR="00777E88">
        <w:rPr>
          <w:rFonts w:asciiTheme="majorHAnsi" w:hAnsiTheme="majorHAnsi"/>
        </w:rPr>
        <w:t xml:space="preserve"> skal </w:t>
      </w:r>
      <w:r w:rsidR="00333254">
        <w:rPr>
          <w:rFonts w:asciiTheme="majorHAnsi" w:hAnsiTheme="majorHAnsi"/>
        </w:rPr>
        <w:t>oppgis</w:t>
      </w:r>
      <w:r w:rsidR="00777E88">
        <w:rPr>
          <w:rFonts w:asciiTheme="majorHAnsi" w:hAnsiTheme="majorHAnsi"/>
        </w:rPr>
        <w:t>.</w:t>
      </w:r>
    </w:p>
    <w:p w14:paraId="04B92351" w14:textId="3D0128C8" w:rsidR="00E13B49" w:rsidRPr="00542FBA" w:rsidRDefault="00E13B49" w:rsidP="00E13B49">
      <w:pPr>
        <w:pStyle w:val="Overskrift3"/>
      </w:pPr>
      <w:bookmarkStart w:id="21" w:name="_Toc238038791"/>
      <w:r w:rsidRPr="00542FBA">
        <w:t>Krav til dokumentasjon og prising av avvik</w:t>
      </w:r>
      <w:bookmarkEnd w:id="21"/>
    </w:p>
    <w:p w14:paraId="74BBF282" w14:textId="68274843" w:rsidR="005B253A" w:rsidRPr="002C2E8E" w:rsidRDefault="005B253A" w:rsidP="00C065B3">
      <w:pPr>
        <w:jc w:val="both"/>
      </w:pPr>
      <w:r w:rsidRPr="002C2E8E">
        <w:t xml:space="preserve">Leverandøren kan ikke fakturere </w:t>
      </w:r>
      <w:r w:rsidR="00886727">
        <w:t>O</w:t>
      </w:r>
      <w:r w:rsidRPr="002C2E8E">
        <w:t>ppdragsgiver for kostnader knyttet til håndtering av avfall, med mindre det foreligger et avvik.</w:t>
      </w:r>
      <w:r w:rsidR="00D22884">
        <w:t xml:space="preserve"> Avfall på listen i 2.1.4 </w:t>
      </w:r>
      <w:r w:rsidR="0050375C">
        <w:t xml:space="preserve">er ikke avvik i henhold til kontrakten, og må håndteres av Leverandør </w:t>
      </w:r>
      <w:r w:rsidR="00A7312F">
        <w:t>i henhold til prislisten</w:t>
      </w:r>
      <w:r w:rsidR="007C1073">
        <w:t xml:space="preserve"> dersom det </w:t>
      </w:r>
      <w:r w:rsidR="00D75249">
        <w:t>leveres til Leverandørs mottakssted</w:t>
      </w:r>
      <w:r w:rsidR="0050375C">
        <w:t>.</w:t>
      </w:r>
    </w:p>
    <w:p w14:paraId="5B605528" w14:textId="78DBA2DF" w:rsidR="005B253A" w:rsidRDefault="005B253A" w:rsidP="00C065B3">
      <w:pPr>
        <w:jc w:val="both"/>
      </w:pPr>
      <w:r w:rsidRPr="002C2E8E">
        <w:t xml:space="preserve">Alle avvik skal meldes </w:t>
      </w:r>
      <w:r w:rsidR="001E7DEB">
        <w:t>O</w:t>
      </w:r>
      <w:r w:rsidRPr="002C2E8E">
        <w:t xml:space="preserve">ppdragsgiver så snart som mulig, senest innen en uke etter at det ble oppdaget. </w:t>
      </w:r>
      <w:r w:rsidR="00EE084A" w:rsidRPr="002C2E8E">
        <w:t xml:space="preserve">Eventuelle avvik skal dokumenteres </w:t>
      </w:r>
      <w:r w:rsidR="00EE084A">
        <w:t xml:space="preserve">av Leverandør </w:t>
      </w:r>
      <w:r w:rsidR="00EE084A" w:rsidRPr="002C2E8E">
        <w:t>med bilde hvor det klart fremgår hva som er avviket.</w:t>
      </w:r>
      <w:r w:rsidR="00EE084A">
        <w:t xml:space="preserve"> </w:t>
      </w:r>
      <w:r w:rsidRPr="002C2E8E">
        <w:t xml:space="preserve">Dersom </w:t>
      </w:r>
      <w:r w:rsidR="001E7DEB">
        <w:t>O</w:t>
      </w:r>
      <w:r w:rsidRPr="002C2E8E">
        <w:t xml:space="preserve">ppdragsgiver mener det ikke foreligger et avvik, skal dette meddeles </w:t>
      </w:r>
      <w:r w:rsidR="00886727">
        <w:t>L</w:t>
      </w:r>
      <w:r w:rsidRPr="002C2E8E">
        <w:t xml:space="preserve">everandør så snart som mulig. </w:t>
      </w:r>
    </w:p>
    <w:p w14:paraId="19AFD58C" w14:textId="10441B76" w:rsidR="005B253A" w:rsidRDefault="005B253A" w:rsidP="00C065B3">
      <w:pPr>
        <w:jc w:val="both"/>
      </w:pPr>
      <w:r>
        <w:t xml:space="preserve">Dersom avviket oppdages av sjåfør, og sjåfør vurderer det uforsvarlig å fortsette innsamlingen, skal </w:t>
      </w:r>
      <w:r w:rsidR="0087592C">
        <w:t>L</w:t>
      </w:r>
      <w:r>
        <w:t xml:space="preserve">everandør kontakte </w:t>
      </w:r>
      <w:r w:rsidR="0087592C">
        <w:t>Oppdragsgiver</w:t>
      </w:r>
      <w:r>
        <w:t>, som stenger miljøstasjonen og håndterer avviket videre.</w:t>
      </w:r>
      <w:r w:rsidR="00107E59">
        <w:t xml:space="preserve"> </w:t>
      </w:r>
      <w:r w:rsidR="00107E59" w:rsidRPr="00107E59">
        <w:t xml:space="preserve">Ved usikkerhet rundt hensatt farlig avfall skal enten kjemiker hos </w:t>
      </w:r>
      <w:r w:rsidR="00107E59">
        <w:t>L</w:t>
      </w:r>
      <w:r w:rsidR="00107E59" w:rsidRPr="00107E59">
        <w:t xml:space="preserve">everandør eller </w:t>
      </w:r>
      <w:r w:rsidR="00107E59">
        <w:t>Oppdragsgiver</w:t>
      </w:r>
      <w:r w:rsidR="00107E59" w:rsidRPr="00107E59">
        <w:t xml:space="preserve"> kontaktes. Dette for å verne helse, miljø og materielle verdier under gjennomføring av transport av farlig avfall. </w:t>
      </w:r>
    </w:p>
    <w:p w14:paraId="09A01290" w14:textId="5ADFB77D" w:rsidR="005B253A" w:rsidRDefault="00D22884" w:rsidP="00C065B3">
      <w:pPr>
        <w:jc w:val="both"/>
      </w:pPr>
      <w:r>
        <w:t>Pris for avvik avtales i hvert enkelt tilfelle</w:t>
      </w:r>
      <w:r w:rsidR="00DE2D39">
        <w:t>.</w:t>
      </w:r>
      <w:r w:rsidR="0050375C">
        <w:t xml:space="preserve"> Leverandør må dokumentere sine kostnader for å håndtere avviket. </w:t>
      </w:r>
    </w:p>
    <w:p w14:paraId="7F98CF1B" w14:textId="31A8F3E3" w:rsidR="002A6B56" w:rsidRPr="00542FBA" w:rsidRDefault="002A6B56" w:rsidP="0030262A">
      <w:pPr>
        <w:pStyle w:val="Overskrift2"/>
      </w:pPr>
      <w:bookmarkStart w:id="22" w:name="_Toc238038792"/>
      <w:r w:rsidRPr="0030262A">
        <w:t>Administrative</w:t>
      </w:r>
      <w:r w:rsidRPr="00542FBA">
        <w:t xml:space="preserve"> krav</w:t>
      </w:r>
      <w:bookmarkEnd w:id="22"/>
    </w:p>
    <w:p w14:paraId="3E55B4E1" w14:textId="078531F9" w:rsidR="148B549F" w:rsidRPr="00EE084A" w:rsidRDefault="00517600" w:rsidP="148B549F">
      <w:pPr>
        <w:pStyle w:val="Overskrift3"/>
      </w:pPr>
      <w:bookmarkStart w:id="23" w:name="_Toc238038793"/>
      <w:r w:rsidRPr="00542FBA">
        <w:t>Rapportering</w:t>
      </w:r>
      <w:bookmarkEnd w:id="23"/>
    </w:p>
    <w:p w14:paraId="5759D852" w14:textId="55E4CCD0" w:rsidR="57389B89" w:rsidRPr="00EE084A" w:rsidRDefault="1A67437A" w:rsidP="00C065B3">
      <w:pPr>
        <w:jc w:val="both"/>
      </w:pPr>
      <w:r w:rsidRPr="00EE084A">
        <w:t xml:space="preserve">All utveksling av data og dokumentasjon mellom </w:t>
      </w:r>
      <w:r w:rsidR="00FB4A7E" w:rsidRPr="00EE084A">
        <w:t>L</w:t>
      </w:r>
      <w:r w:rsidRPr="00EE084A">
        <w:t xml:space="preserve">everandør og </w:t>
      </w:r>
      <w:r w:rsidR="00FB4A7E" w:rsidRPr="00EE084A">
        <w:t>O</w:t>
      </w:r>
      <w:r w:rsidRPr="00EE084A">
        <w:t xml:space="preserve">ppdragsgiver skal skje elektronisk. Informasjon om hver </w:t>
      </w:r>
      <w:r w:rsidR="00E35549" w:rsidRPr="00EE084A">
        <w:t>leveranse</w:t>
      </w:r>
      <w:r w:rsidRPr="00EE084A">
        <w:t xml:space="preserve"> skal deles med </w:t>
      </w:r>
      <w:r w:rsidR="00944F8A" w:rsidRPr="00EE084A">
        <w:t>O</w:t>
      </w:r>
      <w:r w:rsidRPr="00EE084A">
        <w:t>ppdragsgiver og danne grunnlag for fakturering.</w:t>
      </w:r>
    </w:p>
    <w:p w14:paraId="5E041882" w14:textId="1429264C" w:rsidR="57389B89" w:rsidRPr="00EE084A" w:rsidRDefault="7C4D1767" w:rsidP="00AA3F0A">
      <w:r w:rsidRPr="00EE084A">
        <w:t xml:space="preserve">Avfallet skal hentes etter behov fra alle miljøstasjonene utplassert av </w:t>
      </w:r>
      <w:r w:rsidR="00944F8A" w:rsidRPr="00EE084A">
        <w:t>Oppdragsgiver</w:t>
      </w:r>
      <w:r w:rsidRPr="00EE084A">
        <w:t xml:space="preserve">. Transportbehov og ruteplanlegging skal dokumenteres og oversendes månedlig til </w:t>
      </w:r>
      <w:r w:rsidR="00FB4A7E" w:rsidRPr="00EE084A">
        <w:t>O</w:t>
      </w:r>
      <w:r w:rsidRPr="00EE084A">
        <w:t>ppdragsgiver.</w:t>
      </w:r>
    </w:p>
    <w:p w14:paraId="75909F67" w14:textId="43D1A2AE" w:rsidR="57389B89" w:rsidRPr="00EE084A" w:rsidRDefault="46745585" w:rsidP="00C065B3">
      <w:pPr>
        <w:jc w:val="both"/>
      </w:pPr>
      <w:r w:rsidRPr="00EE084A">
        <w:lastRenderedPageBreak/>
        <w:t xml:space="preserve">Primært ønsker </w:t>
      </w:r>
      <w:r w:rsidR="00944F8A" w:rsidRPr="00EE084A">
        <w:t>O</w:t>
      </w:r>
      <w:r w:rsidRPr="00EE084A">
        <w:t xml:space="preserve">ppdragsgiver at data tilgjengeliggjøres gjennom API fra </w:t>
      </w:r>
      <w:r w:rsidR="00FB4A7E" w:rsidRPr="00EE084A">
        <w:t>L</w:t>
      </w:r>
      <w:r w:rsidRPr="00EE084A">
        <w:t xml:space="preserve">everandør, hvor data kommer direkte fra </w:t>
      </w:r>
      <w:r w:rsidR="00FB4A7E" w:rsidRPr="00EE084A">
        <w:t>L</w:t>
      </w:r>
      <w:r w:rsidRPr="00EE084A">
        <w:t xml:space="preserve">everandørs ERP-system. </w:t>
      </w:r>
      <w:r w:rsidR="00FB4A7E" w:rsidRPr="00EE084A">
        <w:t>Dersom L</w:t>
      </w:r>
      <w:r w:rsidRPr="00EE084A">
        <w:t xml:space="preserve">everandør ikke har denne typen systemer, så skal data rapporteres i </w:t>
      </w:r>
      <w:r w:rsidR="00C22A9A" w:rsidRPr="00EE084A">
        <w:t>O</w:t>
      </w:r>
      <w:r w:rsidRPr="00EE084A">
        <w:t xml:space="preserve">ppdragsgivers web-løsning. </w:t>
      </w:r>
    </w:p>
    <w:p w14:paraId="1966BF87" w14:textId="60407203" w:rsidR="57389B89" w:rsidRPr="00EE084A" w:rsidRDefault="57389B89" w:rsidP="00C065B3">
      <w:pPr>
        <w:jc w:val="both"/>
      </w:pPr>
      <w:r w:rsidRPr="00EE084A">
        <w:t xml:space="preserve">Primært ønsker </w:t>
      </w:r>
      <w:r w:rsidR="00C22A9A" w:rsidRPr="00EE084A">
        <w:t>O</w:t>
      </w:r>
      <w:r w:rsidRPr="00EE084A">
        <w:t xml:space="preserve">ppdragsgiver at data deles løpende når </w:t>
      </w:r>
      <w:r w:rsidR="00FB4A7E" w:rsidRPr="00EE084A">
        <w:t>L</w:t>
      </w:r>
      <w:r w:rsidRPr="00EE084A">
        <w:t xml:space="preserve">everandør utfører oppdrag. Alternativ skal det minimum leveres data månedlig innen femte virkedag påfølgende måned. </w:t>
      </w:r>
    </w:p>
    <w:p w14:paraId="7CA36AC3" w14:textId="16DEFFEC" w:rsidR="57389B89" w:rsidRPr="00EE084A" w:rsidRDefault="57389B89" w:rsidP="00C065B3">
      <w:pPr>
        <w:jc w:val="both"/>
      </w:pPr>
      <w:r w:rsidRPr="00EE084A">
        <w:t xml:space="preserve">Datarapportering gjennom API eller til </w:t>
      </w:r>
      <w:r w:rsidR="00FB4A7E" w:rsidRPr="00EE084A">
        <w:t>O</w:t>
      </w:r>
      <w:r w:rsidRPr="00EE084A">
        <w:t xml:space="preserve">ppdragsgivers web-løsning, skal inneholde følgende felter:  </w:t>
      </w:r>
    </w:p>
    <w:p w14:paraId="17B4CEEC" w14:textId="1FC1EE59" w:rsidR="57389B89" w:rsidRPr="00EE084A" w:rsidRDefault="57389B89" w:rsidP="00EE084A">
      <w:pPr>
        <w:pStyle w:val="Listeavsnitt"/>
        <w:numPr>
          <w:ilvl w:val="0"/>
          <w:numId w:val="37"/>
        </w:numPr>
        <w:spacing w:after="0"/>
        <w:ind w:left="210"/>
        <w:rPr>
          <w:rFonts w:asciiTheme="majorHAnsi" w:eastAsia="Times New Roman" w:hAnsiTheme="majorHAnsi" w:cs="Times New Roman"/>
          <w:szCs w:val="20"/>
        </w:rPr>
      </w:pPr>
      <w:proofErr w:type="spellStart"/>
      <w:r w:rsidRPr="00044B73">
        <w:rPr>
          <w:rFonts w:asciiTheme="majorHAnsi" w:eastAsia="Times New Roman" w:hAnsiTheme="majorHAnsi" w:cs="Times New Roman"/>
          <w:b/>
          <w:szCs w:val="20"/>
        </w:rPr>
        <w:t>veie_id</w:t>
      </w:r>
      <w:proofErr w:type="spellEnd"/>
      <w:r w:rsidRPr="00044B73">
        <w:rPr>
          <w:rFonts w:asciiTheme="majorHAnsi" w:eastAsia="Times New Roman" w:hAnsiTheme="majorHAnsi" w:cs="Times New Roman"/>
          <w:szCs w:val="20"/>
        </w:rPr>
        <w:t>: </w:t>
      </w:r>
      <w:r w:rsidRPr="00044B73">
        <w:rPr>
          <w:rFonts w:asciiTheme="majorHAnsi" w:eastAsia="Times New Roman" w:hAnsiTheme="majorHAnsi" w:cs="Times New Roman"/>
          <w:i/>
          <w:szCs w:val="20"/>
        </w:rPr>
        <w:t>(Valgfri) - ID for veiingen som korresponderer med ID i deres system. Format: fritekst</w:t>
      </w:r>
      <w:r w:rsidRPr="00044B73">
        <w:rPr>
          <w:rFonts w:asciiTheme="majorHAnsi" w:eastAsia="Times New Roman" w:hAnsiTheme="majorHAnsi" w:cs="Times New Roman"/>
          <w:szCs w:val="20"/>
        </w:rPr>
        <w:t xml:space="preserve"> </w:t>
      </w:r>
    </w:p>
    <w:p w14:paraId="7F541C7A" w14:textId="668A813F" w:rsidR="57389B89" w:rsidRPr="00EE084A" w:rsidRDefault="57389B89" w:rsidP="00EE084A">
      <w:pPr>
        <w:pStyle w:val="Listeavsnitt"/>
        <w:numPr>
          <w:ilvl w:val="0"/>
          <w:numId w:val="36"/>
        </w:numPr>
        <w:spacing w:after="0"/>
        <w:ind w:left="210"/>
        <w:rPr>
          <w:rFonts w:asciiTheme="majorHAnsi" w:eastAsia="Times New Roman" w:hAnsiTheme="majorHAnsi" w:cs="Times New Roman"/>
          <w:szCs w:val="20"/>
        </w:rPr>
      </w:pPr>
      <w:proofErr w:type="spellStart"/>
      <w:r w:rsidRPr="00044B73">
        <w:rPr>
          <w:rFonts w:asciiTheme="majorHAnsi" w:eastAsia="Times New Roman" w:hAnsiTheme="majorHAnsi" w:cs="Times New Roman"/>
          <w:b/>
          <w:szCs w:val="20"/>
        </w:rPr>
        <w:t>tidspunkt_inn</w:t>
      </w:r>
      <w:proofErr w:type="spellEnd"/>
      <w:r w:rsidRPr="00044B73">
        <w:rPr>
          <w:rFonts w:asciiTheme="majorHAnsi" w:eastAsia="Times New Roman" w:hAnsiTheme="majorHAnsi" w:cs="Times New Roman"/>
          <w:szCs w:val="20"/>
        </w:rPr>
        <w:t>: </w:t>
      </w:r>
      <w:r w:rsidRPr="00044B73">
        <w:rPr>
          <w:rFonts w:asciiTheme="majorHAnsi" w:eastAsia="Times New Roman" w:hAnsiTheme="majorHAnsi" w:cs="Times New Roman"/>
          <w:i/>
          <w:szCs w:val="20"/>
        </w:rPr>
        <w:t>(Valgfri) - Dato og tidspunkt for innveiing hos dere. Kun aktuell for enkeltveiinger. Format: 'YYYY-MM-DD HH:</w:t>
      </w:r>
      <w:proofErr w:type="gramStart"/>
      <w:r w:rsidRPr="00044B73">
        <w:rPr>
          <w:rFonts w:asciiTheme="majorHAnsi" w:eastAsia="Times New Roman" w:hAnsiTheme="majorHAnsi" w:cs="Times New Roman"/>
          <w:i/>
          <w:szCs w:val="20"/>
        </w:rPr>
        <w:t>MM:SS</w:t>
      </w:r>
      <w:proofErr w:type="gramEnd"/>
      <w:r w:rsidRPr="00044B73">
        <w:rPr>
          <w:rFonts w:asciiTheme="majorHAnsi" w:eastAsia="Times New Roman" w:hAnsiTheme="majorHAnsi" w:cs="Times New Roman"/>
          <w:i/>
          <w:szCs w:val="20"/>
        </w:rPr>
        <w:t>', eksempel: '2024-12-24 14:24:05'</w:t>
      </w:r>
      <w:r w:rsidRPr="00044B73">
        <w:rPr>
          <w:rFonts w:asciiTheme="majorHAnsi" w:eastAsia="Times New Roman" w:hAnsiTheme="majorHAnsi" w:cs="Times New Roman"/>
          <w:szCs w:val="20"/>
        </w:rPr>
        <w:t xml:space="preserve"> </w:t>
      </w:r>
    </w:p>
    <w:p w14:paraId="58FBECB9" w14:textId="5FC2B087" w:rsidR="57389B89" w:rsidRPr="00EE084A" w:rsidRDefault="57389B89" w:rsidP="00EE084A">
      <w:pPr>
        <w:pStyle w:val="Listeavsnitt"/>
        <w:numPr>
          <w:ilvl w:val="0"/>
          <w:numId w:val="35"/>
        </w:numPr>
        <w:spacing w:after="0"/>
        <w:ind w:left="210"/>
        <w:rPr>
          <w:rFonts w:asciiTheme="majorHAnsi" w:eastAsia="Times New Roman" w:hAnsiTheme="majorHAnsi" w:cs="Times New Roman"/>
          <w:szCs w:val="20"/>
        </w:rPr>
      </w:pPr>
      <w:proofErr w:type="spellStart"/>
      <w:r w:rsidRPr="00044B73">
        <w:rPr>
          <w:rFonts w:asciiTheme="majorHAnsi" w:eastAsia="Times New Roman" w:hAnsiTheme="majorHAnsi" w:cs="Times New Roman"/>
          <w:b/>
          <w:szCs w:val="20"/>
        </w:rPr>
        <w:t>tidspunkt_ut</w:t>
      </w:r>
      <w:proofErr w:type="spellEnd"/>
      <w:r w:rsidRPr="00044B73">
        <w:rPr>
          <w:rFonts w:asciiTheme="majorHAnsi" w:eastAsia="Times New Roman" w:hAnsiTheme="majorHAnsi" w:cs="Times New Roman"/>
          <w:szCs w:val="20"/>
        </w:rPr>
        <w:t>: </w:t>
      </w:r>
      <w:r w:rsidRPr="00044B73">
        <w:rPr>
          <w:rFonts w:asciiTheme="majorHAnsi" w:eastAsia="Times New Roman" w:hAnsiTheme="majorHAnsi" w:cs="Times New Roman"/>
          <w:i/>
          <w:szCs w:val="20"/>
        </w:rPr>
        <w:t>(Obligatorisk) - Dato og tidspunkt for utveiing hos dere. For månedsaggregerte data settes siste dag i måneden. Format: 'YYYY-MM-DD HH:</w:t>
      </w:r>
      <w:proofErr w:type="gramStart"/>
      <w:r w:rsidRPr="00044B73">
        <w:rPr>
          <w:rFonts w:asciiTheme="majorHAnsi" w:eastAsia="Times New Roman" w:hAnsiTheme="majorHAnsi" w:cs="Times New Roman"/>
          <w:i/>
          <w:szCs w:val="20"/>
        </w:rPr>
        <w:t>MM:SS</w:t>
      </w:r>
      <w:proofErr w:type="gramEnd"/>
      <w:r w:rsidRPr="00044B73">
        <w:rPr>
          <w:rFonts w:asciiTheme="majorHAnsi" w:eastAsia="Times New Roman" w:hAnsiTheme="majorHAnsi" w:cs="Times New Roman"/>
          <w:i/>
          <w:szCs w:val="20"/>
        </w:rPr>
        <w:t>', eksempel: '2024-12-24 15:24:05'</w:t>
      </w:r>
      <w:r w:rsidRPr="00044B73">
        <w:rPr>
          <w:rFonts w:asciiTheme="majorHAnsi" w:eastAsia="Times New Roman" w:hAnsiTheme="majorHAnsi" w:cs="Times New Roman"/>
          <w:szCs w:val="20"/>
        </w:rPr>
        <w:t xml:space="preserve"> </w:t>
      </w:r>
    </w:p>
    <w:p w14:paraId="62316CB8" w14:textId="6FDBE409" w:rsidR="57389B89" w:rsidRPr="00EE084A" w:rsidRDefault="57389B89" w:rsidP="00EE084A">
      <w:pPr>
        <w:pStyle w:val="Listeavsnitt"/>
        <w:numPr>
          <w:ilvl w:val="0"/>
          <w:numId w:val="34"/>
        </w:numPr>
        <w:spacing w:after="0"/>
        <w:ind w:left="210"/>
        <w:rPr>
          <w:rFonts w:asciiTheme="majorHAnsi" w:eastAsia="Times New Roman" w:hAnsiTheme="majorHAnsi" w:cs="Times New Roman"/>
          <w:szCs w:val="20"/>
        </w:rPr>
      </w:pPr>
      <w:r w:rsidRPr="00044B73">
        <w:rPr>
          <w:rFonts w:asciiTheme="majorHAnsi" w:eastAsia="Times New Roman" w:hAnsiTheme="majorHAnsi" w:cs="Times New Roman"/>
          <w:b/>
          <w:szCs w:val="20"/>
        </w:rPr>
        <w:t>kjøretøy</w:t>
      </w:r>
      <w:r w:rsidRPr="00044B73">
        <w:rPr>
          <w:rFonts w:asciiTheme="majorHAnsi" w:eastAsia="Times New Roman" w:hAnsiTheme="majorHAnsi" w:cs="Times New Roman"/>
          <w:szCs w:val="20"/>
        </w:rPr>
        <w:t>: </w:t>
      </w:r>
      <w:r w:rsidRPr="00044B73">
        <w:rPr>
          <w:rFonts w:asciiTheme="majorHAnsi" w:eastAsia="Times New Roman" w:hAnsiTheme="majorHAnsi" w:cs="Times New Roman"/>
          <w:i/>
          <w:szCs w:val="20"/>
        </w:rPr>
        <w:t>(Valgfri) - Registreringsnummer på kjøretøy som ble benyttet for å frakte avfallet. Kun aktuell for enkeltveiinger. Format: 2 bokstaver og 5 siffer, uten mellomrom. Eksempel:'AB12345'</w:t>
      </w:r>
      <w:r w:rsidRPr="00044B73">
        <w:rPr>
          <w:rFonts w:asciiTheme="majorHAnsi" w:eastAsia="Times New Roman" w:hAnsiTheme="majorHAnsi" w:cs="Times New Roman"/>
          <w:szCs w:val="20"/>
        </w:rPr>
        <w:t xml:space="preserve"> </w:t>
      </w:r>
    </w:p>
    <w:p w14:paraId="07C77E55" w14:textId="7FA98EEF" w:rsidR="57389B89" w:rsidRPr="00EE084A" w:rsidRDefault="57389B89" w:rsidP="00EE084A">
      <w:pPr>
        <w:pStyle w:val="Listeavsnitt"/>
        <w:numPr>
          <w:ilvl w:val="0"/>
          <w:numId w:val="33"/>
        </w:numPr>
        <w:spacing w:after="0"/>
        <w:ind w:left="210"/>
        <w:rPr>
          <w:rFonts w:asciiTheme="majorHAnsi" w:eastAsia="Times New Roman" w:hAnsiTheme="majorHAnsi" w:cs="Times New Roman"/>
          <w:szCs w:val="20"/>
        </w:rPr>
      </w:pPr>
      <w:r w:rsidRPr="00044B73">
        <w:rPr>
          <w:rFonts w:asciiTheme="majorHAnsi" w:eastAsia="Times New Roman" w:hAnsiTheme="majorHAnsi" w:cs="Times New Roman"/>
          <w:b/>
          <w:szCs w:val="20"/>
        </w:rPr>
        <w:t>organisasjonsnummer</w:t>
      </w:r>
      <w:r w:rsidRPr="00044B73">
        <w:rPr>
          <w:rFonts w:asciiTheme="majorHAnsi" w:eastAsia="Times New Roman" w:hAnsiTheme="majorHAnsi" w:cs="Times New Roman"/>
          <w:szCs w:val="20"/>
        </w:rPr>
        <w:t>: </w:t>
      </w:r>
      <w:r w:rsidRPr="00044B73">
        <w:rPr>
          <w:rFonts w:asciiTheme="majorHAnsi" w:eastAsia="Times New Roman" w:hAnsiTheme="majorHAnsi" w:cs="Times New Roman"/>
          <w:i/>
          <w:szCs w:val="20"/>
        </w:rPr>
        <w:t>(Obligatorisk) - Det 9-sifrede organisasjonsnummeret til din organisasjon i Brønnøysundregisteret.</w:t>
      </w:r>
      <w:r w:rsidRPr="00044B73">
        <w:rPr>
          <w:rFonts w:asciiTheme="majorHAnsi" w:eastAsia="Times New Roman" w:hAnsiTheme="majorHAnsi" w:cs="Times New Roman"/>
          <w:szCs w:val="20"/>
        </w:rPr>
        <w:t xml:space="preserve"> </w:t>
      </w:r>
    </w:p>
    <w:p w14:paraId="0C01D34C" w14:textId="66CC10BF" w:rsidR="57389B89" w:rsidRPr="00EE084A" w:rsidRDefault="57389B89" w:rsidP="00EE084A">
      <w:pPr>
        <w:pStyle w:val="Listeavsnitt"/>
        <w:numPr>
          <w:ilvl w:val="0"/>
          <w:numId w:val="32"/>
        </w:numPr>
        <w:spacing w:after="0"/>
        <w:ind w:left="210"/>
        <w:rPr>
          <w:rFonts w:asciiTheme="majorHAnsi" w:eastAsia="Times New Roman" w:hAnsiTheme="majorHAnsi" w:cs="Times New Roman"/>
          <w:szCs w:val="20"/>
        </w:rPr>
      </w:pPr>
      <w:r w:rsidRPr="00044B73">
        <w:rPr>
          <w:rFonts w:asciiTheme="majorHAnsi" w:eastAsia="Times New Roman" w:hAnsiTheme="majorHAnsi" w:cs="Times New Roman"/>
          <w:b/>
          <w:szCs w:val="20"/>
        </w:rPr>
        <w:t>organisasjonsnavn</w:t>
      </w:r>
      <w:r w:rsidRPr="00044B73">
        <w:rPr>
          <w:rFonts w:asciiTheme="majorHAnsi" w:eastAsia="Times New Roman" w:hAnsiTheme="majorHAnsi" w:cs="Times New Roman"/>
          <w:szCs w:val="20"/>
        </w:rPr>
        <w:t>: </w:t>
      </w:r>
      <w:r w:rsidRPr="00044B73">
        <w:rPr>
          <w:rFonts w:asciiTheme="majorHAnsi" w:eastAsia="Times New Roman" w:hAnsiTheme="majorHAnsi" w:cs="Times New Roman"/>
          <w:i/>
          <w:szCs w:val="20"/>
        </w:rPr>
        <w:t>(Obligatorisk) - Navn på din organisasjon.</w:t>
      </w:r>
      <w:r w:rsidRPr="00044B73">
        <w:rPr>
          <w:rFonts w:asciiTheme="majorHAnsi" w:eastAsia="Times New Roman" w:hAnsiTheme="majorHAnsi" w:cs="Times New Roman"/>
          <w:szCs w:val="20"/>
        </w:rPr>
        <w:t xml:space="preserve"> </w:t>
      </w:r>
    </w:p>
    <w:p w14:paraId="7AF17A73" w14:textId="19192BE5" w:rsidR="57389B89" w:rsidRPr="00EE084A" w:rsidRDefault="57389B89" w:rsidP="00EE084A">
      <w:pPr>
        <w:pStyle w:val="Listeavsnitt"/>
        <w:numPr>
          <w:ilvl w:val="0"/>
          <w:numId w:val="31"/>
        </w:numPr>
        <w:spacing w:after="0"/>
        <w:ind w:left="210"/>
        <w:rPr>
          <w:rFonts w:asciiTheme="majorHAnsi" w:eastAsia="Times New Roman" w:hAnsiTheme="majorHAnsi" w:cs="Times New Roman"/>
          <w:szCs w:val="20"/>
        </w:rPr>
      </w:pPr>
      <w:r w:rsidRPr="00044B73">
        <w:rPr>
          <w:rFonts w:asciiTheme="majorHAnsi" w:eastAsia="Times New Roman" w:hAnsiTheme="majorHAnsi" w:cs="Times New Roman"/>
          <w:b/>
          <w:szCs w:val="20"/>
        </w:rPr>
        <w:t>avtalenummer</w:t>
      </w:r>
      <w:r w:rsidRPr="00044B73">
        <w:rPr>
          <w:rFonts w:asciiTheme="majorHAnsi" w:eastAsia="Times New Roman" w:hAnsiTheme="majorHAnsi" w:cs="Times New Roman"/>
          <w:szCs w:val="20"/>
        </w:rPr>
        <w:t>: </w:t>
      </w:r>
      <w:r w:rsidRPr="00044B73">
        <w:rPr>
          <w:rFonts w:asciiTheme="majorHAnsi" w:eastAsia="Times New Roman" w:hAnsiTheme="majorHAnsi" w:cs="Times New Roman"/>
          <w:i/>
          <w:szCs w:val="20"/>
        </w:rPr>
        <w:t>(Obligatorisk) - Avtalenummer knyttet til veiingen som rapporteres. Avtalenummer er basert på REGs interne systemer, og avklares med REG ved kontraktsinngåelse.</w:t>
      </w:r>
      <w:r w:rsidRPr="00044B73">
        <w:rPr>
          <w:rFonts w:asciiTheme="majorHAnsi" w:eastAsia="Times New Roman" w:hAnsiTheme="majorHAnsi" w:cs="Times New Roman"/>
          <w:szCs w:val="20"/>
        </w:rPr>
        <w:t xml:space="preserve"> </w:t>
      </w:r>
    </w:p>
    <w:p w14:paraId="5DB57494" w14:textId="2E46C4D4" w:rsidR="57389B89" w:rsidRPr="00EE084A" w:rsidRDefault="57389B89" w:rsidP="00EE084A">
      <w:pPr>
        <w:pStyle w:val="Listeavsnitt"/>
        <w:numPr>
          <w:ilvl w:val="0"/>
          <w:numId w:val="30"/>
        </w:numPr>
        <w:spacing w:after="0"/>
        <w:ind w:left="210"/>
        <w:rPr>
          <w:rFonts w:asciiTheme="majorHAnsi" w:eastAsia="Times New Roman" w:hAnsiTheme="majorHAnsi" w:cs="Times New Roman"/>
          <w:szCs w:val="20"/>
        </w:rPr>
      </w:pPr>
      <w:r w:rsidRPr="00044B73">
        <w:rPr>
          <w:rFonts w:asciiTheme="majorHAnsi" w:eastAsia="Times New Roman" w:hAnsiTheme="majorHAnsi" w:cs="Times New Roman"/>
          <w:b/>
          <w:szCs w:val="20"/>
        </w:rPr>
        <w:t>fraksjonsnummer</w:t>
      </w:r>
      <w:r w:rsidRPr="00044B73">
        <w:rPr>
          <w:rFonts w:asciiTheme="majorHAnsi" w:eastAsia="Times New Roman" w:hAnsiTheme="majorHAnsi" w:cs="Times New Roman"/>
          <w:szCs w:val="20"/>
        </w:rPr>
        <w:t>: </w:t>
      </w:r>
      <w:r w:rsidRPr="00044B73">
        <w:rPr>
          <w:rFonts w:asciiTheme="majorHAnsi" w:eastAsia="Times New Roman" w:hAnsiTheme="majorHAnsi" w:cs="Times New Roman"/>
          <w:i/>
          <w:szCs w:val="20"/>
        </w:rPr>
        <w:t>(Obligatorisk) - Fraksjonskode for avfallet. Fraksjonskoder følger REGs interne system, og avklares med REG ved kontraktsinngåelse. Format: 6 siffer (4 første fra NS9431, 2 siste fra REG)</w:t>
      </w:r>
      <w:r w:rsidRPr="00044B73">
        <w:rPr>
          <w:rFonts w:asciiTheme="majorHAnsi" w:eastAsia="Times New Roman" w:hAnsiTheme="majorHAnsi" w:cs="Times New Roman"/>
          <w:szCs w:val="20"/>
        </w:rPr>
        <w:t xml:space="preserve"> </w:t>
      </w:r>
    </w:p>
    <w:p w14:paraId="29BD7EEB" w14:textId="5E1B73A0" w:rsidR="57389B89" w:rsidRPr="00EE084A" w:rsidRDefault="57389B89" w:rsidP="00EE084A">
      <w:pPr>
        <w:pStyle w:val="Listeavsnitt"/>
        <w:numPr>
          <w:ilvl w:val="0"/>
          <w:numId w:val="29"/>
        </w:numPr>
        <w:spacing w:after="0"/>
        <w:ind w:left="210"/>
        <w:rPr>
          <w:rFonts w:asciiTheme="majorHAnsi" w:eastAsia="Times New Roman" w:hAnsiTheme="majorHAnsi" w:cs="Times New Roman"/>
          <w:szCs w:val="20"/>
        </w:rPr>
      </w:pPr>
      <w:r w:rsidRPr="00044B73">
        <w:rPr>
          <w:rFonts w:asciiTheme="majorHAnsi" w:eastAsia="Times New Roman" w:hAnsiTheme="majorHAnsi" w:cs="Times New Roman"/>
          <w:b/>
          <w:szCs w:val="20"/>
        </w:rPr>
        <w:t>hentested</w:t>
      </w:r>
      <w:r w:rsidRPr="00044B73">
        <w:rPr>
          <w:rFonts w:asciiTheme="majorHAnsi" w:eastAsia="Times New Roman" w:hAnsiTheme="majorHAnsi" w:cs="Times New Roman"/>
          <w:szCs w:val="20"/>
        </w:rPr>
        <w:t>: </w:t>
      </w:r>
      <w:r w:rsidRPr="00044B73">
        <w:rPr>
          <w:rFonts w:asciiTheme="majorHAnsi" w:eastAsia="Times New Roman" w:hAnsiTheme="majorHAnsi" w:cs="Times New Roman"/>
          <w:i/>
          <w:szCs w:val="20"/>
        </w:rPr>
        <w:t>(Obligatorisk) - Navn på sted avfallet ble hentet. Standardiserte navn på hentesteder avklares med REG ved kontraktsinngåelse.</w:t>
      </w:r>
      <w:r w:rsidRPr="00044B73">
        <w:rPr>
          <w:rFonts w:asciiTheme="majorHAnsi" w:eastAsia="Times New Roman" w:hAnsiTheme="majorHAnsi" w:cs="Times New Roman"/>
          <w:szCs w:val="20"/>
        </w:rPr>
        <w:t xml:space="preserve"> </w:t>
      </w:r>
    </w:p>
    <w:p w14:paraId="0CFBC243" w14:textId="0B09149F" w:rsidR="57389B89" w:rsidRPr="00EE084A" w:rsidRDefault="57389B89" w:rsidP="00EE084A">
      <w:pPr>
        <w:pStyle w:val="Listeavsnitt"/>
        <w:numPr>
          <w:ilvl w:val="0"/>
          <w:numId w:val="28"/>
        </w:numPr>
        <w:spacing w:after="0"/>
        <w:ind w:left="210"/>
        <w:rPr>
          <w:rFonts w:asciiTheme="majorHAnsi" w:eastAsia="Times New Roman" w:hAnsiTheme="majorHAnsi" w:cs="Times New Roman"/>
          <w:szCs w:val="20"/>
        </w:rPr>
      </w:pPr>
      <w:r w:rsidRPr="00044B73">
        <w:rPr>
          <w:rFonts w:asciiTheme="majorHAnsi" w:eastAsia="Times New Roman" w:hAnsiTheme="majorHAnsi" w:cs="Times New Roman"/>
          <w:b/>
          <w:szCs w:val="20"/>
        </w:rPr>
        <w:t>nettovekt</w:t>
      </w:r>
      <w:r w:rsidRPr="00044B73">
        <w:rPr>
          <w:rFonts w:asciiTheme="majorHAnsi" w:eastAsia="Times New Roman" w:hAnsiTheme="majorHAnsi" w:cs="Times New Roman"/>
          <w:szCs w:val="20"/>
        </w:rPr>
        <w:t>: </w:t>
      </w:r>
      <w:r w:rsidRPr="00044B73">
        <w:rPr>
          <w:rFonts w:asciiTheme="majorHAnsi" w:eastAsia="Times New Roman" w:hAnsiTheme="majorHAnsi" w:cs="Times New Roman"/>
          <w:i/>
          <w:szCs w:val="20"/>
        </w:rPr>
        <w:t>(Obligatorisk) - Nettovekt rapportert i kilo. Format: desimaltall, eksempel: 1024.5</w:t>
      </w:r>
      <w:r w:rsidRPr="00044B73">
        <w:rPr>
          <w:rFonts w:asciiTheme="majorHAnsi" w:eastAsia="Times New Roman" w:hAnsiTheme="majorHAnsi" w:cs="Times New Roman"/>
          <w:szCs w:val="20"/>
        </w:rPr>
        <w:t xml:space="preserve"> </w:t>
      </w:r>
    </w:p>
    <w:p w14:paraId="4805AFD8" w14:textId="0B9B5A57" w:rsidR="57389B89" w:rsidRPr="00044B73" w:rsidRDefault="57389B89" w:rsidP="376B7147">
      <w:pPr>
        <w:pStyle w:val="Listeavsnitt"/>
        <w:numPr>
          <w:ilvl w:val="0"/>
          <w:numId w:val="27"/>
        </w:numPr>
        <w:spacing w:after="0"/>
        <w:ind w:left="210"/>
        <w:rPr>
          <w:rFonts w:asciiTheme="majorHAnsi" w:eastAsia="Times New Roman" w:hAnsiTheme="majorHAnsi" w:cs="Times New Roman"/>
          <w:szCs w:val="20"/>
        </w:rPr>
      </w:pPr>
      <w:r w:rsidRPr="00044B73">
        <w:rPr>
          <w:rFonts w:asciiTheme="majorHAnsi" w:eastAsia="Times New Roman" w:hAnsiTheme="majorHAnsi" w:cs="Times New Roman"/>
          <w:b/>
          <w:szCs w:val="20"/>
        </w:rPr>
        <w:t>enhet</w:t>
      </w:r>
      <w:r w:rsidRPr="00044B73">
        <w:rPr>
          <w:rFonts w:asciiTheme="majorHAnsi" w:eastAsia="Times New Roman" w:hAnsiTheme="majorHAnsi" w:cs="Times New Roman"/>
          <w:szCs w:val="20"/>
        </w:rPr>
        <w:t>: </w:t>
      </w:r>
      <w:r w:rsidRPr="00044B73">
        <w:rPr>
          <w:rFonts w:asciiTheme="majorHAnsi" w:eastAsia="Times New Roman" w:hAnsiTheme="majorHAnsi" w:cs="Times New Roman"/>
          <w:i/>
          <w:szCs w:val="20"/>
        </w:rPr>
        <w:t>(Obligatorisk) - Enhet for nettovekt. Kun 'kg' er tillatt per nå.</w:t>
      </w:r>
      <w:r w:rsidR="00F634F3">
        <w:rPr>
          <w:rFonts w:asciiTheme="majorHAnsi" w:eastAsia="Times New Roman" w:hAnsiTheme="majorHAnsi" w:cs="Times New Roman"/>
          <w:i/>
          <w:iCs/>
          <w:szCs w:val="20"/>
        </w:rPr>
        <w:br/>
      </w:r>
    </w:p>
    <w:p w14:paraId="40894894" w14:textId="2B3DDDB3" w:rsidR="000E556D" w:rsidRPr="00542FBA" w:rsidRDefault="40F76A8A" w:rsidP="000E556D">
      <w:pPr>
        <w:pStyle w:val="Overskrift3"/>
      </w:pPr>
      <w:bookmarkStart w:id="24" w:name="_Toc238038794"/>
      <w:r>
        <w:t>Krav til fakturering</w:t>
      </w:r>
      <w:bookmarkEnd w:id="24"/>
    </w:p>
    <w:p w14:paraId="6DB22BA2" w14:textId="21716AC5" w:rsidR="000E556D" w:rsidRPr="00D1641B" w:rsidRDefault="40F76A8A" w:rsidP="000E556D">
      <w:r w:rsidRPr="00D1641B">
        <w:t>Leverandør skal oppfylle følgende krav til fakturering:</w:t>
      </w:r>
    </w:p>
    <w:p w14:paraId="5CA2707E" w14:textId="387F855B" w:rsidR="52C1F3C3" w:rsidRDefault="40F76A8A" w:rsidP="239E613F">
      <w:pPr>
        <w:pStyle w:val="Listeavsnitt"/>
        <w:numPr>
          <w:ilvl w:val="0"/>
          <w:numId w:val="24"/>
        </w:numPr>
        <w:rPr>
          <w:b/>
        </w:rPr>
      </w:pPr>
      <w:r w:rsidRPr="26C5C61B">
        <w:rPr>
          <w:b/>
          <w:bCs/>
        </w:rPr>
        <w:t>Fakturamerking</w:t>
      </w:r>
      <w:r w:rsidRPr="26C5C61B">
        <w:rPr>
          <w:b/>
        </w:rPr>
        <w:t xml:space="preserve"> og format</w:t>
      </w:r>
    </w:p>
    <w:p w14:paraId="0774CDDD" w14:textId="6CE6129E" w:rsidR="239E613F" w:rsidRPr="00D1641B" w:rsidRDefault="5EF9C4B4" w:rsidP="5ADF03B1">
      <w:pPr>
        <w:pStyle w:val="Listeavsnitt"/>
        <w:numPr>
          <w:ilvl w:val="1"/>
          <w:numId w:val="24"/>
        </w:numPr>
      </w:pPr>
      <w:r w:rsidRPr="26C5C61B">
        <w:t>Faktura</w:t>
      </w:r>
      <w:r w:rsidR="40F76A8A" w:rsidRPr="00D1641B">
        <w:t xml:space="preserve"> skal merkes med gyldig innkjøpsordrenummer (98XXXXXX)</w:t>
      </w:r>
    </w:p>
    <w:p w14:paraId="640E4E9C" w14:textId="25226DB7" w:rsidR="7125ECD1" w:rsidRPr="00D1641B" w:rsidRDefault="40F76A8A" w:rsidP="7125ECD1">
      <w:pPr>
        <w:pStyle w:val="Listeavsnitt"/>
        <w:numPr>
          <w:ilvl w:val="1"/>
          <w:numId w:val="24"/>
        </w:numPr>
      </w:pPr>
      <w:r w:rsidRPr="00D1641B">
        <w:t xml:space="preserve">Innkjøpsordrenummer skal </w:t>
      </w:r>
      <w:proofErr w:type="gramStart"/>
      <w:r w:rsidRPr="00D1641B">
        <w:t>fremgå</w:t>
      </w:r>
      <w:proofErr w:type="gramEnd"/>
      <w:r w:rsidRPr="00D1641B">
        <w:t xml:space="preserve"> både av faktura og pakkseddel</w:t>
      </w:r>
    </w:p>
    <w:p w14:paraId="25C54AA2" w14:textId="28B6DF1B" w:rsidR="1E18D378" w:rsidRPr="00D1641B" w:rsidRDefault="40F76A8A" w:rsidP="1E18D378">
      <w:pPr>
        <w:pStyle w:val="Listeavsnitt"/>
        <w:numPr>
          <w:ilvl w:val="1"/>
          <w:numId w:val="24"/>
        </w:numPr>
      </w:pPr>
      <w:r w:rsidRPr="00D1641B">
        <w:t>Faktura skal sendes elektronisk i EHF-format (</w:t>
      </w:r>
      <w:r w:rsidR="697D288A" w:rsidRPr="26C5C61B">
        <w:t>Elektronisk</w:t>
      </w:r>
      <w:r w:rsidRPr="00D1641B">
        <w:t xml:space="preserve"> </w:t>
      </w:r>
      <w:proofErr w:type="spellStart"/>
      <w:r w:rsidRPr="00D1641B">
        <w:t>handelsformat</w:t>
      </w:r>
      <w:proofErr w:type="spellEnd"/>
      <w:r w:rsidRPr="00D1641B">
        <w:t>)</w:t>
      </w:r>
    </w:p>
    <w:p w14:paraId="1CAF7FDF" w14:textId="78914D45" w:rsidR="64CEEB47" w:rsidRDefault="40F76A8A" w:rsidP="64CEEB47">
      <w:pPr>
        <w:pStyle w:val="Listeavsnitt"/>
        <w:numPr>
          <w:ilvl w:val="0"/>
          <w:numId w:val="24"/>
        </w:numPr>
      </w:pPr>
      <w:r w:rsidRPr="4403F8B9">
        <w:rPr>
          <w:b/>
          <w:bCs/>
        </w:rPr>
        <w:t>Organis</w:t>
      </w:r>
      <w:r w:rsidR="6CA21B06" w:rsidRPr="4403F8B9">
        <w:rPr>
          <w:b/>
          <w:bCs/>
        </w:rPr>
        <w:t>as</w:t>
      </w:r>
      <w:r w:rsidRPr="4403F8B9">
        <w:rPr>
          <w:b/>
          <w:bCs/>
        </w:rPr>
        <w:t>jonsinformasjon</w:t>
      </w:r>
    </w:p>
    <w:p w14:paraId="1200A9E3" w14:textId="2EE129F8" w:rsidR="3577B8F9" w:rsidRDefault="40F76A8A" w:rsidP="3577B8F9">
      <w:pPr>
        <w:pStyle w:val="Listeavsnitt"/>
        <w:numPr>
          <w:ilvl w:val="1"/>
          <w:numId w:val="24"/>
        </w:numPr>
      </w:pPr>
      <w:r>
        <w:t>Oppdragsgiver</w:t>
      </w:r>
      <w:r w:rsidR="50B1D1DE">
        <w:t>s</w:t>
      </w:r>
      <w:r w:rsidRPr="26C5C61B">
        <w:t xml:space="preserve"> organisasjonsnummer er 9</w:t>
      </w:r>
      <w:r w:rsidR="79BF00E8" w:rsidRPr="26C5C61B">
        <w:t>23 954 791.</w:t>
      </w:r>
    </w:p>
    <w:p w14:paraId="185C592B" w14:textId="2397EEE9" w:rsidR="79BF00E8" w:rsidRDefault="79BF00E8" w:rsidP="4403F8B9">
      <w:pPr>
        <w:pStyle w:val="Listeavsnitt"/>
        <w:numPr>
          <w:ilvl w:val="0"/>
          <w:numId w:val="24"/>
        </w:numPr>
      </w:pPr>
      <w:r w:rsidRPr="4403F8B9">
        <w:rPr>
          <w:b/>
          <w:bCs/>
        </w:rPr>
        <w:t>Fakturaadresse</w:t>
      </w:r>
    </w:p>
    <w:p w14:paraId="6E0A2669" w14:textId="220910D2" w:rsidR="2A141CEE" w:rsidRDefault="2A141CEE" w:rsidP="26C5C61B">
      <w:pPr>
        <w:pStyle w:val="Listeavsnitt"/>
        <w:numPr>
          <w:ilvl w:val="1"/>
          <w:numId w:val="24"/>
        </w:numPr>
      </w:pPr>
      <w:r w:rsidRPr="26C5C61B">
        <w:t>Faktura skal adresseres til:</w:t>
      </w:r>
    </w:p>
    <w:p w14:paraId="17CFC7EA" w14:textId="0AB7C028" w:rsidR="2A141CEE" w:rsidRDefault="2A141CEE" w:rsidP="26C5C61B">
      <w:pPr>
        <w:pStyle w:val="Listeavsnitt"/>
        <w:ind w:left="1080"/>
      </w:pPr>
      <w:r w:rsidRPr="26C5C61B">
        <w:t>Oslo kommune Renovasjons- og gjenvinningsetaten</w:t>
      </w:r>
    </w:p>
    <w:p w14:paraId="46DC38F4" w14:textId="650BE857" w:rsidR="2A141CEE" w:rsidRDefault="2A141CEE" w:rsidP="26C5C61B">
      <w:pPr>
        <w:pStyle w:val="Listeavsnitt"/>
        <w:ind w:left="1080"/>
      </w:pPr>
      <w:r w:rsidRPr="26C5C61B">
        <w:lastRenderedPageBreak/>
        <w:t>Fakturasentralen</w:t>
      </w:r>
    </w:p>
    <w:p w14:paraId="6B5C96BD" w14:textId="3C043351" w:rsidR="2A141CEE" w:rsidRDefault="2A141CEE" w:rsidP="26C5C61B">
      <w:pPr>
        <w:pStyle w:val="Listeavsnitt"/>
        <w:ind w:left="1080"/>
      </w:pPr>
      <w:r w:rsidRPr="26C5C61B">
        <w:t>P.b. 6532 Etterstad</w:t>
      </w:r>
    </w:p>
    <w:p w14:paraId="6C07F6DF" w14:textId="6F46DD3B" w:rsidR="2A141CEE" w:rsidRDefault="2A141CEE" w:rsidP="26C5C61B">
      <w:pPr>
        <w:pStyle w:val="Listeavsnitt"/>
        <w:numPr>
          <w:ilvl w:val="0"/>
          <w:numId w:val="26"/>
        </w:numPr>
      </w:pPr>
      <w:r w:rsidRPr="26C5C61B">
        <w:t xml:space="preserve">Korrekt fakturaadresse vil </w:t>
      </w:r>
      <w:proofErr w:type="gramStart"/>
      <w:r w:rsidRPr="26C5C61B">
        <w:t>fremgå</w:t>
      </w:r>
      <w:proofErr w:type="gramEnd"/>
      <w:r w:rsidRPr="26C5C61B">
        <w:t xml:space="preserve"> av innkjøpsordren.</w:t>
      </w:r>
    </w:p>
    <w:p w14:paraId="436693AC" w14:textId="56CB1F8C" w:rsidR="2A141CEE" w:rsidRDefault="2A141CEE" w:rsidP="4403F8B9">
      <w:pPr>
        <w:pStyle w:val="Listeavsnitt"/>
        <w:numPr>
          <w:ilvl w:val="0"/>
          <w:numId w:val="24"/>
        </w:numPr>
      </w:pPr>
      <w:r w:rsidRPr="4403F8B9">
        <w:rPr>
          <w:b/>
          <w:bCs/>
        </w:rPr>
        <w:t>Obligatorisk fakturainnhold</w:t>
      </w:r>
    </w:p>
    <w:p w14:paraId="649070E9" w14:textId="1B9C8164" w:rsidR="2A141CEE" w:rsidRDefault="2A141CEE" w:rsidP="26C5C61B">
      <w:pPr>
        <w:pStyle w:val="Listeavsnitt"/>
        <w:ind w:left="0"/>
      </w:pPr>
      <w:r w:rsidRPr="26C5C61B">
        <w:rPr>
          <w:rFonts w:eastAsiaTheme="minorEastAsia"/>
          <w:szCs w:val="20"/>
        </w:rPr>
        <w:t>Faktura skal inneholde følgende informasjon:</w:t>
      </w:r>
    </w:p>
    <w:p w14:paraId="4354F15F" w14:textId="32773A0F" w:rsidR="2A141CEE" w:rsidRDefault="2A141CEE" w:rsidP="26C5C61B">
      <w:pPr>
        <w:pStyle w:val="Listeavsnitt"/>
        <w:numPr>
          <w:ilvl w:val="0"/>
          <w:numId w:val="25"/>
        </w:numPr>
      </w:pPr>
      <w:r w:rsidRPr="26C5C61B">
        <w:t xml:space="preserve">Navn og adresse på anlegget hvor avfallet er </w:t>
      </w:r>
      <w:r w:rsidR="6E2ADB56">
        <w:t>levert</w:t>
      </w:r>
      <w:r w:rsidRPr="26C5C61B">
        <w:t xml:space="preserve"> fra (hentested)</w:t>
      </w:r>
    </w:p>
    <w:p w14:paraId="4A9F0C06" w14:textId="59F9DB59" w:rsidR="2A141CEE" w:rsidRDefault="2A141CEE" w:rsidP="26C5C61B">
      <w:pPr>
        <w:pStyle w:val="Listeavsnitt"/>
        <w:numPr>
          <w:ilvl w:val="0"/>
          <w:numId w:val="25"/>
        </w:numPr>
      </w:pPr>
      <w:r w:rsidRPr="26C5C61B">
        <w:t>Pris per tonn</w:t>
      </w:r>
    </w:p>
    <w:p w14:paraId="1A6C57E2" w14:textId="2E9B6922" w:rsidR="2A141CEE" w:rsidRDefault="2A141CEE" w:rsidP="26C5C61B">
      <w:pPr>
        <w:pStyle w:val="Listeavsnitt"/>
        <w:numPr>
          <w:ilvl w:val="0"/>
          <w:numId w:val="25"/>
        </w:numPr>
      </w:pPr>
      <w:r w:rsidRPr="26C5C61B">
        <w:t>Oppdragsgivers avtalenummer</w:t>
      </w:r>
    </w:p>
    <w:p w14:paraId="25FF2FF7" w14:textId="09165233" w:rsidR="2A141CEE" w:rsidRDefault="2A141CEE" w:rsidP="26C5C61B">
      <w:pPr>
        <w:pStyle w:val="Listeavsnitt"/>
        <w:numPr>
          <w:ilvl w:val="0"/>
          <w:numId w:val="25"/>
        </w:numPr>
      </w:pPr>
      <w:r w:rsidRPr="26C5C61B">
        <w:t>Dato for hvert enkelt henteoppdrag</w:t>
      </w:r>
    </w:p>
    <w:p w14:paraId="3D81288C" w14:textId="19A2CB7D" w:rsidR="2A141CEE" w:rsidRDefault="2A141CEE" w:rsidP="26C5C61B">
      <w:pPr>
        <w:pStyle w:val="Listeavsnitt"/>
        <w:numPr>
          <w:ilvl w:val="0"/>
          <w:numId w:val="25"/>
        </w:numPr>
      </w:pPr>
      <w:r w:rsidRPr="26C5C61B">
        <w:t>Tonnasje per deklarasjonsnummer</w:t>
      </w:r>
    </w:p>
    <w:p w14:paraId="5DB29C21" w14:textId="27C2247C" w:rsidR="2A141CEE" w:rsidRDefault="2A141CEE" w:rsidP="26C5C61B">
      <w:pPr>
        <w:pStyle w:val="Listeavsnitt"/>
        <w:numPr>
          <w:ilvl w:val="0"/>
          <w:numId w:val="25"/>
        </w:numPr>
      </w:pPr>
      <w:r>
        <w:t>Samlet tonnasje og total kostnad per måned, både inkludert og ekskludert merverdiavgift</w:t>
      </w:r>
    </w:p>
    <w:p w14:paraId="546C168C" w14:textId="3200088C" w:rsidR="13635C41" w:rsidRDefault="13635C41" w:rsidP="67326B80">
      <w:pPr>
        <w:pStyle w:val="Overskrift3"/>
        <w:spacing w:before="0"/>
        <w:rPr>
          <w:rFonts w:ascii="Oslo Sans Office" w:eastAsia="Oslo Sans Office" w:hAnsi="Oslo Sans Office" w:cs="Oslo Sans Office"/>
        </w:rPr>
      </w:pPr>
      <w:bookmarkStart w:id="25" w:name="_Toc238038795"/>
      <w:r w:rsidRPr="67326B80">
        <w:rPr>
          <w:rFonts w:ascii="Oslo Sans Office" w:eastAsia="Oslo Sans Office" w:hAnsi="Oslo Sans Office" w:cs="Oslo Sans Office"/>
        </w:rPr>
        <w:t>Gebyr for avvik i leveransen</w:t>
      </w:r>
      <w:bookmarkEnd w:id="25"/>
    </w:p>
    <w:p w14:paraId="1D452814" w14:textId="7886EF5E" w:rsidR="13635C41" w:rsidRDefault="13635C41" w:rsidP="67326B80">
      <w:pPr>
        <w:rPr>
          <w:rFonts w:ascii="Oslo Sans Office" w:eastAsia="Oslo Sans Office" w:hAnsi="Oslo Sans Office" w:cs="Oslo Sans Office"/>
          <w:szCs w:val="20"/>
        </w:rPr>
      </w:pPr>
      <w:r w:rsidRPr="67326B80">
        <w:rPr>
          <w:rFonts w:ascii="Oslo Sans Office" w:eastAsia="Oslo Sans Office" w:hAnsi="Oslo Sans Office" w:cs="Oslo Sans Office"/>
          <w:szCs w:val="20"/>
        </w:rPr>
        <w:t>Leverandøren skal levere i henhold til kravene i konkurransegrunnlaget og kontrakten, herunder korrekt fakturering, nødvendig dokumentasjon, gjennomføring av tjenester, overholdelse av henteplan samt korrekt klassifisering og sortering.</w:t>
      </w:r>
    </w:p>
    <w:p w14:paraId="1B398B2C" w14:textId="4DA8C1B8" w:rsidR="13635C41" w:rsidRDefault="13635C41" w:rsidP="67326B80">
      <w:pPr>
        <w:rPr>
          <w:rFonts w:ascii="Oslo Sans Office" w:eastAsia="Oslo Sans Office" w:hAnsi="Oslo Sans Office" w:cs="Oslo Sans Office"/>
          <w:szCs w:val="20"/>
        </w:rPr>
      </w:pPr>
      <w:r w:rsidRPr="67326B80">
        <w:rPr>
          <w:rFonts w:ascii="Oslo Sans Office" w:eastAsia="Oslo Sans Office" w:hAnsi="Oslo Sans Office" w:cs="Oslo Sans Office"/>
          <w:szCs w:val="20"/>
        </w:rPr>
        <w:t xml:space="preserve">Nærmere bestemmelser </w:t>
      </w:r>
      <w:proofErr w:type="gramStart"/>
      <w:r w:rsidRPr="67326B80">
        <w:rPr>
          <w:rFonts w:ascii="Oslo Sans Office" w:eastAsia="Oslo Sans Office" w:hAnsi="Oslo Sans Office" w:cs="Oslo Sans Office"/>
          <w:szCs w:val="20"/>
        </w:rPr>
        <w:t>fremgår</w:t>
      </w:r>
      <w:proofErr w:type="gramEnd"/>
      <w:r w:rsidRPr="67326B80">
        <w:rPr>
          <w:rFonts w:ascii="Oslo Sans Office" w:eastAsia="Oslo Sans Office" w:hAnsi="Oslo Sans Office" w:cs="Oslo Sans Office"/>
          <w:szCs w:val="20"/>
        </w:rPr>
        <w:t xml:space="preserve"> av kontrakten.</w:t>
      </w:r>
    </w:p>
    <w:p w14:paraId="36648CEF" w14:textId="4FB08F3F" w:rsidR="00517600" w:rsidRPr="00542FBA" w:rsidRDefault="002B4E67" w:rsidP="00517600">
      <w:pPr>
        <w:pStyle w:val="Overskrift3"/>
      </w:pPr>
      <w:bookmarkStart w:id="26" w:name="_Toc238038796"/>
      <w:r w:rsidRPr="00542FBA">
        <w:t>Kontraktsoppføl</w:t>
      </w:r>
      <w:r w:rsidR="000A5400">
        <w:t>g</w:t>
      </w:r>
      <w:r w:rsidRPr="00542FBA">
        <w:t>ing og nøkkelpersoner</w:t>
      </w:r>
      <w:bookmarkEnd w:id="26"/>
    </w:p>
    <w:p w14:paraId="1E87C121" w14:textId="013F6D77" w:rsidR="00872F60" w:rsidRDefault="00872F60" w:rsidP="001B171D">
      <w:pPr>
        <w:jc w:val="both"/>
        <w:rPr>
          <w:rFonts w:asciiTheme="majorHAnsi" w:hAnsiTheme="majorHAnsi"/>
        </w:rPr>
      </w:pPr>
      <w:r w:rsidRPr="001D4A99">
        <w:rPr>
          <w:rFonts w:asciiTheme="majorHAnsi" w:hAnsiTheme="majorHAnsi"/>
        </w:rPr>
        <w:t xml:space="preserve">Det skal holdes jevnlige </w:t>
      </w:r>
      <w:r>
        <w:rPr>
          <w:rFonts w:asciiTheme="majorHAnsi" w:hAnsiTheme="majorHAnsi"/>
        </w:rPr>
        <w:t>kontraktsoppfølgingsmøter</w:t>
      </w:r>
      <w:r w:rsidRPr="001D4A99">
        <w:rPr>
          <w:rFonts w:asciiTheme="majorHAnsi" w:hAnsiTheme="majorHAnsi"/>
        </w:rPr>
        <w:t xml:space="preserve"> med representanter fra </w:t>
      </w:r>
      <w:r>
        <w:rPr>
          <w:rFonts w:asciiTheme="majorHAnsi" w:hAnsiTheme="majorHAnsi"/>
        </w:rPr>
        <w:t>L</w:t>
      </w:r>
      <w:r w:rsidRPr="001D4A99">
        <w:rPr>
          <w:rFonts w:asciiTheme="majorHAnsi" w:hAnsiTheme="majorHAnsi"/>
        </w:rPr>
        <w:t xml:space="preserve">everandør og eventuell underleverandør. Oppdragsgiver vil innkalle til disse møtene. I en oppstartfase må </w:t>
      </w:r>
      <w:r>
        <w:rPr>
          <w:rFonts w:asciiTheme="majorHAnsi" w:hAnsiTheme="majorHAnsi"/>
        </w:rPr>
        <w:t>Leverandør</w:t>
      </w:r>
      <w:r w:rsidRPr="001D4A99">
        <w:rPr>
          <w:rFonts w:asciiTheme="majorHAnsi" w:hAnsiTheme="majorHAnsi"/>
        </w:rPr>
        <w:t xml:space="preserve"> forvente at det kan være behov for</w:t>
      </w:r>
      <w:r>
        <w:rPr>
          <w:rFonts w:asciiTheme="majorHAnsi" w:hAnsiTheme="majorHAnsi"/>
        </w:rPr>
        <w:t xml:space="preserve"> hyppige</w:t>
      </w:r>
      <w:r w:rsidRPr="001D4A99">
        <w:rPr>
          <w:rFonts w:asciiTheme="majorHAnsi" w:hAnsiTheme="majorHAnsi"/>
        </w:rPr>
        <w:t xml:space="preserve"> møter.</w:t>
      </w:r>
    </w:p>
    <w:p w14:paraId="5908DF16" w14:textId="08295E89" w:rsidR="00872F60" w:rsidRDefault="00872F60" w:rsidP="001B171D">
      <w:pPr>
        <w:jc w:val="both"/>
        <w:rPr>
          <w:rFonts w:asciiTheme="majorHAnsi" w:hAnsiTheme="majorHAnsi"/>
        </w:rPr>
      </w:pPr>
      <w:r w:rsidRPr="00224503">
        <w:rPr>
          <w:rFonts w:asciiTheme="majorHAnsi" w:hAnsiTheme="majorHAnsi"/>
        </w:rPr>
        <w:t>Kontakt</w:t>
      </w:r>
      <w:r>
        <w:rPr>
          <w:rFonts w:asciiTheme="majorHAnsi" w:hAnsiTheme="majorHAnsi"/>
        </w:rPr>
        <w:t xml:space="preserve"> </w:t>
      </w:r>
      <w:r w:rsidRPr="00224503">
        <w:rPr>
          <w:rFonts w:asciiTheme="majorHAnsi" w:hAnsiTheme="majorHAnsi"/>
        </w:rPr>
        <w:t xml:space="preserve">om løpende drift skal skje mellom </w:t>
      </w:r>
      <w:r>
        <w:rPr>
          <w:rFonts w:asciiTheme="majorHAnsi" w:hAnsiTheme="majorHAnsi"/>
        </w:rPr>
        <w:t>O</w:t>
      </w:r>
      <w:r w:rsidRPr="00224503">
        <w:rPr>
          <w:rFonts w:asciiTheme="majorHAnsi" w:hAnsiTheme="majorHAnsi"/>
        </w:rPr>
        <w:t xml:space="preserve">ppdragsgiver og en fast person hos </w:t>
      </w:r>
      <w:r>
        <w:rPr>
          <w:rFonts w:asciiTheme="majorHAnsi" w:hAnsiTheme="majorHAnsi"/>
        </w:rPr>
        <w:t>Leverandør med ansvar for oppdraget</w:t>
      </w:r>
      <w:r w:rsidRPr="00224503">
        <w:rPr>
          <w:rFonts w:asciiTheme="majorHAnsi" w:hAnsiTheme="majorHAnsi"/>
        </w:rPr>
        <w:t>.</w:t>
      </w:r>
      <w:r>
        <w:rPr>
          <w:rFonts w:asciiTheme="majorHAnsi" w:hAnsiTheme="majorHAnsi"/>
        </w:rPr>
        <w:t xml:space="preserve"> </w:t>
      </w:r>
    </w:p>
    <w:p w14:paraId="44632F80" w14:textId="77777777" w:rsidR="00872F60" w:rsidRDefault="00872F60" w:rsidP="001B171D">
      <w:pPr>
        <w:jc w:val="both"/>
        <w:rPr>
          <w:rFonts w:asciiTheme="majorHAnsi" w:hAnsiTheme="majorHAnsi"/>
        </w:rPr>
      </w:pPr>
      <w:r>
        <w:rPr>
          <w:rFonts w:asciiTheme="majorHAnsi" w:hAnsiTheme="majorHAnsi"/>
        </w:rPr>
        <w:t>Leverandør</w:t>
      </w:r>
      <w:r w:rsidRPr="00C06DF5">
        <w:rPr>
          <w:rFonts w:asciiTheme="majorHAnsi" w:hAnsiTheme="majorHAnsi"/>
        </w:rPr>
        <w:t xml:space="preserve"> må være forberedt på at </w:t>
      </w:r>
      <w:r>
        <w:rPr>
          <w:rFonts w:asciiTheme="majorHAnsi" w:hAnsiTheme="majorHAnsi"/>
        </w:rPr>
        <w:t>Oppdragsgiver</w:t>
      </w:r>
      <w:r w:rsidRPr="00C06DF5">
        <w:rPr>
          <w:rFonts w:asciiTheme="majorHAnsi" w:hAnsiTheme="majorHAnsi"/>
        </w:rPr>
        <w:t xml:space="preserve"> vil kunne foreta stedlig kontroll av anlegg og kjøretøy som ikke er forhåndsvarslet.</w:t>
      </w:r>
    </w:p>
    <w:p w14:paraId="2C22198B" w14:textId="53A2F6BD" w:rsidR="00872F60" w:rsidRDefault="00872F60" w:rsidP="001B171D">
      <w:pPr>
        <w:jc w:val="both"/>
        <w:rPr>
          <w:rFonts w:asciiTheme="majorHAnsi" w:hAnsiTheme="majorHAnsi"/>
        </w:rPr>
      </w:pPr>
      <w:r>
        <w:rPr>
          <w:rFonts w:asciiTheme="majorHAnsi" w:hAnsiTheme="majorHAnsi"/>
        </w:rPr>
        <w:t xml:space="preserve">Det skal </w:t>
      </w:r>
      <w:r w:rsidR="00C700C6">
        <w:rPr>
          <w:rFonts w:asciiTheme="majorHAnsi" w:hAnsiTheme="majorHAnsi"/>
        </w:rPr>
        <w:t xml:space="preserve">også </w:t>
      </w:r>
      <w:r>
        <w:rPr>
          <w:rFonts w:asciiTheme="majorHAnsi" w:hAnsiTheme="majorHAnsi"/>
        </w:rPr>
        <w:t>oppgis kontaktperson for henvendelser angående faktura.</w:t>
      </w:r>
    </w:p>
    <w:p w14:paraId="73BA1E1D" w14:textId="22C54343" w:rsidR="00A82AF7" w:rsidRDefault="00872F60" w:rsidP="001B171D">
      <w:pPr>
        <w:jc w:val="both"/>
        <w:rPr>
          <w:rFonts w:asciiTheme="majorHAnsi" w:hAnsiTheme="majorHAnsi"/>
        </w:rPr>
      </w:pPr>
      <w:r w:rsidRPr="00B95F59">
        <w:rPr>
          <w:rFonts w:asciiTheme="majorHAnsi" w:hAnsiTheme="majorHAnsi"/>
          <w:b/>
          <w:bCs/>
          <w:i/>
          <w:iCs/>
        </w:rPr>
        <w:t>Dokumentasjonskrav:</w:t>
      </w:r>
      <w:r>
        <w:rPr>
          <w:rFonts w:asciiTheme="majorHAnsi" w:hAnsiTheme="majorHAnsi"/>
          <w:b/>
          <w:bCs/>
        </w:rPr>
        <w:t xml:space="preserve"> </w:t>
      </w:r>
      <w:r w:rsidRPr="000378C7">
        <w:rPr>
          <w:rFonts w:asciiTheme="majorHAnsi" w:hAnsiTheme="majorHAnsi"/>
        </w:rPr>
        <w:t>Oppgi</w:t>
      </w:r>
      <w:r>
        <w:rPr>
          <w:rFonts w:asciiTheme="majorHAnsi" w:hAnsiTheme="majorHAnsi"/>
        </w:rPr>
        <w:t xml:space="preserve"> kontaktperson(er)</w:t>
      </w:r>
    </w:p>
    <w:p w14:paraId="4F31A0A3" w14:textId="77777777" w:rsidR="00245F32" w:rsidRDefault="00245F32" w:rsidP="00245F32">
      <w:pPr>
        <w:pStyle w:val="Overskrift3"/>
      </w:pPr>
      <w:bookmarkStart w:id="27" w:name="_Toc232169142"/>
      <w:bookmarkStart w:id="28" w:name="_Toc238038797"/>
      <w:r>
        <w:t>Felles risikovurdering</w:t>
      </w:r>
      <w:bookmarkEnd w:id="27"/>
      <w:bookmarkEnd w:id="28"/>
    </w:p>
    <w:p w14:paraId="3DEC7870" w14:textId="5DA0529D" w:rsidR="00245F32" w:rsidRDefault="00245F32" w:rsidP="001B171D">
      <w:pPr>
        <w:jc w:val="both"/>
      </w:pPr>
      <w:r w:rsidRPr="00EE10FC">
        <w:t xml:space="preserve">Oppdragsgiver og leverandør skal i fellesskap, umiddelbart etter inngåelse av kontrakten, sørge for at det utarbeides en felles risikovurdering. Risikovurderingen skal foreligge før oppstart av kontrakten. Eventuelle kostnader som leverandøren måtte ha i tilknytning til slikt arbeid må tas høyde for i pristilbudet. </w:t>
      </w:r>
      <w:r>
        <w:t>Oppdragsgiver</w:t>
      </w:r>
      <w:r w:rsidRPr="00EE10FC">
        <w:t xml:space="preserve"> skal ta initiativ til å gjennomføre en felles risikovurdering.</w:t>
      </w:r>
    </w:p>
    <w:p w14:paraId="33D537C1" w14:textId="1650E0CA" w:rsidR="00245F32" w:rsidRPr="00EE10FC" w:rsidRDefault="00245F32" w:rsidP="001B171D">
      <w:pPr>
        <w:jc w:val="both"/>
      </w:pPr>
      <w:r>
        <w:t>Ved endringer i drift må det gjennomføres ny risikovurdering.</w:t>
      </w:r>
    </w:p>
    <w:p w14:paraId="3CAA33E3" w14:textId="77777777" w:rsidR="00E979C7" w:rsidRDefault="00E979C7" w:rsidP="00E979C7">
      <w:pPr>
        <w:pStyle w:val="Overskrift2"/>
      </w:pPr>
      <w:bookmarkStart w:id="29" w:name="_Toc238038798"/>
      <w:r>
        <w:t>Krav til oppdragsbeskrivelse</w:t>
      </w:r>
      <w:bookmarkEnd w:id="29"/>
    </w:p>
    <w:p w14:paraId="68955B69" w14:textId="77777777" w:rsidR="00E979C7" w:rsidRDefault="00E979C7" w:rsidP="001B171D">
      <w:pPr>
        <w:jc w:val="both"/>
      </w:pPr>
      <w:r>
        <w:t>Leverandør skal i anbudet legge ved en beskrivelse av hvordan oppdraget skal gjennomføres. Oppdragsbeskrivelsen skal minimum inkludere</w:t>
      </w:r>
    </w:p>
    <w:p w14:paraId="44E0C414" w14:textId="77777777" w:rsidR="00E979C7" w:rsidRDefault="00E979C7" w:rsidP="001B171D">
      <w:pPr>
        <w:pStyle w:val="Listeavsnitt"/>
        <w:numPr>
          <w:ilvl w:val="0"/>
          <w:numId w:val="17"/>
        </w:numPr>
        <w:jc w:val="both"/>
      </w:pPr>
      <w:r>
        <w:lastRenderedPageBreak/>
        <w:t>En tydelig beskrivelse av hvorvidt innsamling og transport vil gjøres av sjåfører med ADR-kompetansebevis eller opplæring etter Forskrift om landtransport av farlig gods §12, eller en blanding av disse.</w:t>
      </w:r>
    </w:p>
    <w:p w14:paraId="7DCF138C" w14:textId="77777777" w:rsidR="00E979C7" w:rsidRDefault="00E979C7" w:rsidP="001B171D">
      <w:pPr>
        <w:pStyle w:val="Listeavsnitt"/>
        <w:numPr>
          <w:ilvl w:val="1"/>
          <w:numId w:val="17"/>
        </w:numPr>
        <w:jc w:val="both"/>
      </w:pPr>
      <w:r>
        <w:t>Oppdragsgiver har ingen preferanser mellom disse løsningene, og Leverandør står fritt til å veksle mellom sjåfører med de ulike kompetansene i løpet av perioden.</w:t>
      </w:r>
    </w:p>
    <w:p w14:paraId="0C2DCB5D" w14:textId="77777777" w:rsidR="00E979C7" w:rsidRDefault="00E979C7" w:rsidP="001B171D">
      <w:pPr>
        <w:pStyle w:val="Listeavsnitt"/>
        <w:numPr>
          <w:ilvl w:val="1"/>
          <w:numId w:val="17"/>
        </w:numPr>
        <w:jc w:val="both"/>
      </w:pPr>
      <w:r>
        <w:t>Dersom det skal benyttes §12 må det tydelig fremkomme hvordan Leverandør vil sikre overholdelse av vektgrensen på 500 kg netto farlig avfall som er farlig gods når sjåfør kjører på §12-opplæring, men uten ADR-kompetansebevis.</w:t>
      </w:r>
    </w:p>
    <w:p w14:paraId="53DF58AB" w14:textId="77777777" w:rsidR="00E979C7" w:rsidRDefault="00E979C7" w:rsidP="001B171D">
      <w:pPr>
        <w:pStyle w:val="Listeavsnitt"/>
        <w:numPr>
          <w:ilvl w:val="0"/>
          <w:numId w:val="17"/>
        </w:numPr>
        <w:jc w:val="both"/>
      </w:pPr>
      <w:r>
        <w:t>Hvordan Leverandør vil benytte bildedata til ruteplanlegging for innsamling etter behov. Leverandør vil daglig få tilgang til bildedata som viser mengder avfall i hver stasjon.</w:t>
      </w:r>
    </w:p>
    <w:p w14:paraId="3A598691" w14:textId="77777777" w:rsidR="00E979C7" w:rsidRDefault="00E979C7" w:rsidP="001B171D">
      <w:pPr>
        <w:pStyle w:val="Listeavsnitt"/>
        <w:numPr>
          <w:ilvl w:val="1"/>
          <w:numId w:val="17"/>
        </w:numPr>
        <w:jc w:val="both"/>
      </w:pPr>
      <w:r>
        <w:t>Grunnlaget for ruteplanleggingen kreves oversendt som del av fakturagrunnlaget.</w:t>
      </w:r>
    </w:p>
    <w:p w14:paraId="178C387A" w14:textId="77777777" w:rsidR="00E979C7" w:rsidRDefault="00E979C7" w:rsidP="001B171D">
      <w:pPr>
        <w:pStyle w:val="Listeavsnitt"/>
        <w:numPr>
          <w:ilvl w:val="0"/>
          <w:numId w:val="17"/>
        </w:numPr>
        <w:jc w:val="both"/>
      </w:pPr>
      <w:r>
        <w:t>Hvordan Leverandør vil organisere innsamlingen.</w:t>
      </w:r>
    </w:p>
    <w:p w14:paraId="795F64F4" w14:textId="77777777" w:rsidR="00E979C7" w:rsidRDefault="00E979C7" w:rsidP="001B171D">
      <w:pPr>
        <w:pStyle w:val="Listeavsnitt"/>
        <w:numPr>
          <w:ilvl w:val="1"/>
          <w:numId w:val="17"/>
        </w:numPr>
        <w:jc w:val="both"/>
      </w:pPr>
      <w:r>
        <w:t xml:space="preserve">Innsamlingen er tilrettelagt for å gå etter lempelsene i Forskrift om landtransport av farlig gods §12 hva angår emballasje og merking. Det er allikevel ikke et krav fra Oppdragsgiver at disse lempelsene benyttes. Oppdragsgiver ønsker derfor en beskrivelse av om Leverandør vil benytte emballasjen som er i bruk i dag til transport, eller annen emballasje til transport. Oppdragsgiver ønsker også beskrivelse av hvordan Leverandør vil merke emballasjen, og hvordan Leverandør vil forholde seg til lempelsene i Forskrift om landtransport av farlig gods §12 </w:t>
      </w:r>
      <w:proofErr w:type="gramStart"/>
      <w:r>
        <w:t>hva gjelder</w:t>
      </w:r>
      <w:proofErr w:type="gramEnd"/>
      <w:r>
        <w:t xml:space="preserve"> sortering.</w:t>
      </w:r>
    </w:p>
    <w:p w14:paraId="5BB0CD2A" w14:textId="77777777" w:rsidR="00E979C7" w:rsidRDefault="00E979C7" w:rsidP="001B171D">
      <w:pPr>
        <w:pStyle w:val="Listeavsnitt"/>
        <w:numPr>
          <w:ilvl w:val="0"/>
          <w:numId w:val="17"/>
        </w:numPr>
        <w:jc w:val="both"/>
      </w:pPr>
      <w:r>
        <w:t>Beskrivelse av mottakskontroll og rutiner for rapportering av avvik.</w:t>
      </w:r>
    </w:p>
    <w:p w14:paraId="28BBAD16" w14:textId="77777777" w:rsidR="00E979C7" w:rsidRDefault="00E979C7" w:rsidP="001B171D">
      <w:pPr>
        <w:pStyle w:val="Listeavsnitt"/>
        <w:numPr>
          <w:ilvl w:val="0"/>
          <w:numId w:val="17"/>
        </w:numPr>
        <w:jc w:val="both"/>
      </w:pPr>
      <w:r>
        <w:t>Beskrivelse av hvordan mengdene etter sortering rapporteres.</w:t>
      </w:r>
    </w:p>
    <w:p w14:paraId="42EBDCE4" w14:textId="77777777" w:rsidR="00E979C7" w:rsidRPr="000A2723" w:rsidRDefault="00E979C7" w:rsidP="00E979C7">
      <w:pPr>
        <w:rPr>
          <w:rFonts w:asciiTheme="majorHAnsi" w:hAnsiTheme="majorHAnsi"/>
        </w:rPr>
      </w:pPr>
      <w:r w:rsidRPr="00B95F59">
        <w:rPr>
          <w:rFonts w:asciiTheme="majorHAnsi" w:hAnsiTheme="majorHAnsi"/>
          <w:b/>
          <w:bCs/>
          <w:i/>
          <w:iCs/>
        </w:rPr>
        <w:t>Dokumentasjonskrav:</w:t>
      </w:r>
      <w:r>
        <w:rPr>
          <w:rFonts w:asciiTheme="majorHAnsi" w:hAnsiTheme="majorHAnsi"/>
          <w:b/>
          <w:bCs/>
        </w:rPr>
        <w:t xml:space="preserve"> </w:t>
      </w:r>
      <w:r>
        <w:rPr>
          <w:rFonts w:asciiTheme="majorHAnsi" w:hAnsiTheme="majorHAnsi"/>
        </w:rPr>
        <w:t>Oppdragsbeskrivelse</w:t>
      </w:r>
    </w:p>
    <w:p w14:paraId="41310C70" w14:textId="7DDFF0EA" w:rsidR="006579AD" w:rsidRDefault="003A4C92" w:rsidP="000A2303">
      <w:pPr>
        <w:pStyle w:val="Overskrift1"/>
      </w:pPr>
      <w:bookmarkStart w:id="30" w:name="_Toc238038799"/>
      <w:r>
        <w:t>Dokumentasjonskrav</w:t>
      </w:r>
      <w:bookmarkEnd w:id="30"/>
    </w:p>
    <w:p w14:paraId="488750CB" w14:textId="56ADB4E0" w:rsidR="00FF7837" w:rsidRPr="00B95F59" w:rsidRDefault="00FF7837" w:rsidP="00EC17AF">
      <w:pPr>
        <w:rPr>
          <w:rFonts w:asciiTheme="majorHAnsi" w:hAnsiTheme="majorHAnsi"/>
        </w:rPr>
      </w:pPr>
      <w:r>
        <w:rPr>
          <w:rFonts w:asciiTheme="majorHAnsi" w:hAnsiTheme="majorHAnsi"/>
        </w:rPr>
        <w:t xml:space="preserve">Der det er relevant, gjelder kravene som skal dokumenteres både ordinært mottakssted, og alternative mottakssteder </w:t>
      </w:r>
      <w:r w:rsidR="004B348C">
        <w:rPr>
          <w:rFonts w:asciiTheme="majorHAnsi" w:hAnsiTheme="majorHAnsi"/>
        </w:rPr>
        <w:t>Leverandør</w:t>
      </w:r>
      <w:r>
        <w:rPr>
          <w:rFonts w:asciiTheme="majorHAnsi" w:hAnsiTheme="majorHAnsi"/>
        </w:rPr>
        <w:t xml:space="preserve"> kan benytte i løpet av kontraktsperioden.</w:t>
      </w:r>
    </w:p>
    <w:p w14:paraId="1D4023C6" w14:textId="7B4BF475" w:rsidR="00FF7837" w:rsidRDefault="00FF7837" w:rsidP="00FF7837">
      <w:pPr>
        <w:pStyle w:val="Bildetekst"/>
      </w:pPr>
      <w:r>
        <w:t xml:space="preserve">Tabell </w:t>
      </w:r>
      <w:r>
        <w:fldChar w:fldCharType="begin"/>
      </w:r>
      <w:r>
        <w:instrText>SEQ Tabell \* ARABIC</w:instrText>
      </w:r>
      <w:r>
        <w:fldChar w:fldCharType="separate"/>
      </w:r>
      <w:r>
        <w:rPr>
          <w:noProof/>
        </w:rPr>
        <w:t>2</w:t>
      </w:r>
      <w:r>
        <w:fldChar w:fldCharType="end"/>
      </w:r>
      <w:r>
        <w:t xml:space="preserve"> - Tabell med krav som må dokumenteres</w:t>
      </w:r>
    </w:p>
    <w:tbl>
      <w:tblPr>
        <w:tblStyle w:val="Listetabell4uthevingsfarge3"/>
        <w:tblW w:w="9590" w:type="dxa"/>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1080"/>
        <w:gridCol w:w="3168"/>
        <w:gridCol w:w="1147"/>
        <w:gridCol w:w="4195"/>
      </w:tblGrid>
      <w:tr w:rsidR="0017274F" w:rsidRPr="00542FBA" w14:paraId="436CAD9D" w14:textId="77777777" w:rsidTr="00B80F8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0" w:type="dxa"/>
          </w:tcPr>
          <w:p w14:paraId="28D2693F" w14:textId="5FB5B0F7" w:rsidR="0017274F" w:rsidRPr="00542FBA" w:rsidRDefault="0017274F">
            <w:r w:rsidRPr="00A22974">
              <w:rPr>
                <w:color w:val="auto"/>
              </w:rPr>
              <w:t xml:space="preserve">Kap.nr </w:t>
            </w:r>
          </w:p>
        </w:tc>
        <w:tc>
          <w:tcPr>
            <w:tcW w:w="3168" w:type="dxa"/>
          </w:tcPr>
          <w:p w14:paraId="2B1C7067" w14:textId="3E23649B" w:rsidR="0017274F" w:rsidRPr="001B171D" w:rsidRDefault="0017274F" w:rsidP="00A22974">
            <w:pPr>
              <w:jc w:val="center"/>
              <w:cnfStyle w:val="100000000000" w:firstRow="1" w:lastRow="0" w:firstColumn="0" w:lastColumn="0" w:oddVBand="0" w:evenVBand="0" w:oddHBand="0" w:evenHBand="0" w:firstRowFirstColumn="0" w:firstRowLastColumn="0" w:lastRowFirstColumn="0" w:lastRowLastColumn="0"/>
              <w:rPr>
                <w:color w:val="auto"/>
              </w:rPr>
            </w:pPr>
            <w:r w:rsidRPr="001B171D">
              <w:rPr>
                <w:color w:val="auto"/>
              </w:rPr>
              <w:t>Krav i kravspesifikasjonen</w:t>
            </w:r>
          </w:p>
        </w:tc>
        <w:tc>
          <w:tcPr>
            <w:tcW w:w="1147" w:type="dxa"/>
          </w:tcPr>
          <w:p w14:paraId="160C1FC1" w14:textId="7A606D5C" w:rsidR="0017274F" w:rsidRPr="001B171D" w:rsidRDefault="0017274F" w:rsidP="00A22974">
            <w:pPr>
              <w:jc w:val="center"/>
              <w:cnfStyle w:val="100000000000" w:firstRow="1" w:lastRow="0" w:firstColumn="0" w:lastColumn="0" w:oddVBand="0" w:evenVBand="0" w:oddHBand="0" w:evenHBand="0" w:firstRowFirstColumn="0" w:firstRowLastColumn="0" w:lastRowFirstColumn="0" w:lastRowLastColumn="0"/>
              <w:rPr>
                <w:color w:val="auto"/>
              </w:rPr>
            </w:pPr>
            <w:r w:rsidRPr="001B171D">
              <w:rPr>
                <w:color w:val="auto"/>
              </w:rPr>
              <w:t>Navn på vedlegg</w:t>
            </w:r>
          </w:p>
        </w:tc>
        <w:tc>
          <w:tcPr>
            <w:tcW w:w="4195" w:type="dxa"/>
          </w:tcPr>
          <w:p w14:paraId="7D10E313" w14:textId="683525CF" w:rsidR="0017274F" w:rsidRPr="001B171D" w:rsidRDefault="0017274F" w:rsidP="00A6260E">
            <w:pPr>
              <w:cnfStyle w:val="100000000000" w:firstRow="1" w:lastRow="0" w:firstColumn="0" w:lastColumn="0" w:oddVBand="0" w:evenVBand="0" w:oddHBand="0" w:evenHBand="0" w:firstRowFirstColumn="0" w:firstRowLastColumn="0" w:lastRowFirstColumn="0" w:lastRowLastColumn="0"/>
              <w:rPr>
                <w:color w:val="auto"/>
              </w:rPr>
            </w:pPr>
            <w:r w:rsidRPr="001B171D">
              <w:rPr>
                <w:color w:val="auto"/>
              </w:rPr>
              <w:t>Kommentar</w:t>
            </w:r>
          </w:p>
        </w:tc>
      </w:tr>
      <w:tr w:rsidR="000A2723" w:rsidRPr="00542FBA" w14:paraId="05FB9C98" w14:textId="77777777" w:rsidTr="00B80F8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0" w:type="dxa"/>
          </w:tcPr>
          <w:p w14:paraId="29738D24" w14:textId="7C50D5C5" w:rsidR="000A2723" w:rsidRDefault="000A2723">
            <w:r>
              <w:t>2.1.2</w:t>
            </w:r>
          </w:p>
        </w:tc>
        <w:tc>
          <w:tcPr>
            <w:tcW w:w="3168" w:type="dxa"/>
          </w:tcPr>
          <w:p w14:paraId="50FA7286" w14:textId="63493CB7" w:rsidR="000A2723" w:rsidRDefault="005C739C">
            <w:pPr>
              <w:cnfStyle w:val="000000100000" w:firstRow="0" w:lastRow="0" w:firstColumn="0" w:lastColumn="0" w:oddVBand="0" w:evenVBand="0" w:oddHBand="1" w:evenHBand="0" w:firstRowFirstColumn="0" w:firstRowLastColumn="0" w:lastRowFirstColumn="0" w:lastRowLastColumn="0"/>
            </w:pPr>
            <w:r>
              <w:t>Krav til b</w:t>
            </w:r>
            <w:r w:rsidR="000A2723">
              <w:t>eredskapsplan</w:t>
            </w:r>
          </w:p>
        </w:tc>
        <w:tc>
          <w:tcPr>
            <w:tcW w:w="1147" w:type="dxa"/>
          </w:tcPr>
          <w:p w14:paraId="33084D5B" w14:textId="29919694" w:rsidR="000A2723" w:rsidRDefault="000A2723" w:rsidP="00AE22F3">
            <w:pPr>
              <w:cnfStyle w:val="000000100000" w:firstRow="0" w:lastRow="0" w:firstColumn="0" w:lastColumn="0" w:oddVBand="0" w:evenVBand="0" w:oddHBand="1" w:evenHBand="0" w:firstRowFirstColumn="0" w:firstRowLastColumn="0" w:lastRowFirstColumn="0" w:lastRowLastColumn="0"/>
            </w:pPr>
            <w:r>
              <w:t>2-</w:t>
            </w:r>
            <w:r w:rsidR="005D7869">
              <w:t>A</w:t>
            </w:r>
          </w:p>
        </w:tc>
        <w:tc>
          <w:tcPr>
            <w:tcW w:w="4195" w:type="dxa"/>
          </w:tcPr>
          <w:p w14:paraId="608C6B42" w14:textId="77777777" w:rsidR="000A2723" w:rsidRPr="00542FBA" w:rsidRDefault="000A2723" w:rsidP="00A90DD3">
            <w:pPr>
              <w:jc w:val="center"/>
              <w:cnfStyle w:val="000000100000" w:firstRow="0" w:lastRow="0" w:firstColumn="0" w:lastColumn="0" w:oddVBand="0" w:evenVBand="0" w:oddHBand="1" w:evenHBand="0" w:firstRowFirstColumn="0" w:firstRowLastColumn="0" w:lastRowFirstColumn="0" w:lastRowLastColumn="0"/>
            </w:pPr>
          </w:p>
        </w:tc>
      </w:tr>
      <w:tr w:rsidR="004E4B2D" w:rsidRPr="00542FBA" w14:paraId="2CFA224F" w14:textId="77777777" w:rsidTr="00B80F8E">
        <w:tc>
          <w:tcPr>
            <w:cnfStyle w:val="001000000000" w:firstRow="0" w:lastRow="0" w:firstColumn="1" w:lastColumn="0" w:oddVBand="0" w:evenVBand="0" w:oddHBand="0" w:evenHBand="0" w:firstRowFirstColumn="0" w:firstRowLastColumn="0" w:lastRowFirstColumn="0" w:lastRowLastColumn="0"/>
            <w:tcW w:w="1080" w:type="dxa"/>
          </w:tcPr>
          <w:p w14:paraId="2712F413" w14:textId="3E21177F" w:rsidR="004E4B2D" w:rsidRDefault="004E4B2D" w:rsidP="004E4B2D">
            <w:r>
              <w:t>2.1.</w:t>
            </w:r>
            <w:r w:rsidR="005C739C">
              <w:t>3</w:t>
            </w:r>
          </w:p>
        </w:tc>
        <w:tc>
          <w:tcPr>
            <w:tcW w:w="3168" w:type="dxa"/>
          </w:tcPr>
          <w:p w14:paraId="1D2A529F" w14:textId="46CB168D" w:rsidR="004E4B2D" w:rsidRDefault="004E4B2D" w:rsidP="004E4B2D">
            <w:pPr>
              <w:cnfStyle w:val="000000000000" w:firstRow="0" w:lastRow="0" w:firstColumn="0" w:lastColumn="0" w:oddVBand="0" w:evenVBand="0" w:oddHBand="0" w:evenHBand="0" w:firstRowFirstColumn="0" w:firstRowLastColumn="0" w:lastRowFirstColumn="0" w:lastRowLastColumn="0"/>
            </w:pPr>
            <w:r w:rsidRPr="004E4B2D">
              <w:t>Avfall som kan forekomme, men som er utenfor leveringsbetingelsene</w:t>
            </w:r>
          </w:p>
        </w:tc>
        <w:tc>
          <w:tcPr>
            <w:tcW w:w="1147" w:type="dxa"/>
          </w:tcPr>
          <w:p w14:paraId="7BB06FCE" w14:textId="36E6FBB4" w:rsidR="004E4B2D" w:rsidRDefault="004E4B2D" w:rsidP="00AE22F3">
            <w:pPr>
              <w:cnfStyle w:val="000000000000" w:firstRow="0" w:lastRow="0" w:firstColumn="0" w:lastColumn="0" w:oddVBand="0" w:evenVBand="0" w:oddHBand="0" w:evenHBand="0" w:firstRowFirstColumn="0" w:firstRowLastColumn="0" w:lastRowFirstColumn="0" w:lastRowLastColumn="0"/>
            </w:pPr>
            <w:r>
              <w:t>2-</w:t>
            </w:r>
            <w:r w:rsidR="005D7869">
              <w:t>B</w:t>
            </w:r>
          </w:p>
        </w:tc>
        <w:tc>
          <w:tcPr>
            <w:tcW w:w="4195" w:type="dxa"/>
          </w:tcPr>
          <w:p w14:paraId="3ABE2E11" w14:textId="77777777" w:rsidR="004E4B2D" w:rsidRPr="00542FBA" w:rsidRDefault="004E4B2D" w:rsidP="00A90DD3">
            <w:pPr>
              <w:jc w:val="center"/>
              <w:cnfStyle w:val="000000000000" w:firstRow="0" w:lastRow="0" w:firstColumn="0" w:lastColumn="0" w:oddVBand="0" w:evenVBand="0" w:oddHBand="0" w:evenHBand="0" w:firstRowFirstColumn="0" w:firstRowLastColumn="0" w:lastRowFirstColumn="0" w:lastRowLastColumn="0"/>
            </w:pPr>
          </w:p>
        </w:tc>
      </w:tr>
      <w:tr w:rsidR="004E4B2D" w:rsidRPr="00542FBA" w14:paraId="30E133A3" w14:textId="77777777" w:rsidTr="00B80F8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0" w:type="dxa"/>
          </w:tcPr>
          <w:p w14:paraId="0A776F4D" w14:textId="7C6D9DFA" w:rsidR="004E4B2D" w:rsidRDefault="004E4B2D" w:rsidP="004E4B2D">
            <w:r>
              <w:t>2.2</w:t>
            </w:r>
          </w:p>
        </w:tc>
        <w:tc>
          <w:tcPr>
            <w:tcW w:w="3168" w:type="dxa"/>
          </w:tcPr>
          <w:p w14:paraId="22F5958C" w14:textId="2678D52E" w:rsidR="004E4B2D" w:rsidRDefault="00CD1226" w:rsidP="004E4B2D">
            <w:pPr>
              <w:cnfStyle w:val="000000100000" w:firstRow="0" w:lastRow="0" w:firstColumn="0" w:lastColumn="0" w:oddVBand="0" w:evenVBand="0" w:oddHBand="1" w:evenHBand="0" w:firstRowFirstColumn="0" w:firstRowLastColumn="0" w:lastRowFirstColumn="0" w:lastRowLastColumn="0"/>
            </w:pPr>
            <w:r>
              <w:t>Tillatelse</w:t>
            </w:r>
            <w:r w:rsidR="000F7F58">
              <w:t>r</w:t>
            </w:r>
          </w:p>
        </w:tc>
        <w:tc>
          <w:tcPr>
            <w:tcW w:w="1147" w:type="dxa"/>
          </w:tcPr>
          <w:p w14:paraId="4276D4A8" w14:textId="45FFEBD8" w:rsidR="004E4B2D" w:rsidRDefault="004E4B2D" w:rsidP="00AE22F3">
            <w:pPr>
              <w:cnfStyle w:val="000000100000" w:firstRow="0" w:lastRow="0" w:firstColumn="0" w:lastColumn="0" w:oddVBand="0" w:evenVBand="0" w:oddHBand="1" w:evenHBand="0" w:firstRowFirstColumn="0" w:firstRowLastColumn="0" w:lastRowFirstColumn="0" w:lastRowLastColumn="0"/>
            </w:pPr>
            <w:r>
              <w:t>2-</w:t>
            </w:r>
            <w:r w:rsidR="005D7869">
              <w:t>C</w:t>
            </w:r>
          </w:p>
        </w:tc>
        <w:tc>
          <w:tcPr>
            <w:tcW w:w="4195" w:type="dxa"/>
          </w:tcPr>
          <w:p w14:paraId="63C8FEBB" w14:textId="77777777" w:rsidR="004E4B2D" w:rsidRPr="00542FBA" w:rsidRDefault="004E4B2D" w:rsidP="00A90DD3">
            <w:pPr>
              <w:jc w:val="center"/>
              <w:cnfStyle w:val="000000100000" w:firstRow="0" w:lastRow="0" w:firstColumn="0" w:lastColumn="0" w:oddVBand="0" w:evenVBand="0" w:oddHBand="1" w:evenHBand="0" w:firstRowFirstColumn="0" w:firstRowLastColumn="0" w:lastRowFirstColumn="0" w:lastRowLastColumn="0"/>
            </w:pPr>
          </w:p>
        </w:tc>
      </w:tr>
      <w:tr w:rsidR="004E4B2D" w:rsidRPr="00542FBA" w14:paraId="4CB8327E" w14:textId="77777777" w:rsidTr="00B80F8E">
        <w:tc>
          <w:tcPr>
            <w:cnfStyle w:val="001000000000" w:firstRow="0" w:lastRow="0" w:firstColumn="1" w:lastColumn="0" w:oddVBand="0" w:evenVBand="0" w:oddHBand="0" w:evenHBand="0" w:firstRowFirstColumn="0" w:firstRowLastColumn="0" w:lastRowFirstColumn="0" w:lastRowLastColumn="0"/>
            <w:tcW w:w="1080" w:type="dxa"/>
          </w:tcPr>
          <w:p w14:paraId="3B4D2A24" w14:textId="5EC99724" w:rsidR="004E4B2D" w:rsidRPr="00542FBA" w:rsidRDefault="004E4B2D" w:rsidP="004E4B2D">
            <w:r>
              <w:t>2.3</w:t>
            </w:r>
          </w:p>
        </w:tc>
        <w:tc>
          <w:tcPr>
            <w:tcW w:w="3168" w:type="dxa"/>
          </w:tcPr>
          <w:p w14:paraId="1A567335" w14:textId="23AE757E" w:rsidR="004E4B2D" w:rsidRPr="00542FBA" w:rsidRDefault="004E4B2D" w:rsidP="004E4B2D">
            <w:pPr>
              <w:cnfStyle w:val="000000000000" w:firstRow="0" w:lastRow="0" w:firstColumn="0" w:lastColumn="0" w:oddVBand="0" w:evenVBand="0" w:oddHBand="0" w:evenHBand="0" w:firstRowFirstColumn="0" w:firstRowLastColumn="0" w:lastRowFirstColumn="0" w:lastRowLastColumn="0"/>
            </w:pPr>
            <w:r w:rsidRPr="00DB6F5A">
              <w:t>Krav til sortering, mottak og mottakssted</w:t>
            </w:r>
          </w:p>
        </w:tc>
        <w:tc>
          <w:tcPr>
            <w:tcW w:w="1147" w:type="dxa"/>
          </w:tcPr>
          <w:p w14:paraId="614E89E9" w14:textId="6B44AEE1" w:rsidR="004E4B2D" w:rsidRPr="00542FBA" w:rsidRDefault="004E4B2D" w:rsidP="00AE22F3">
            <w:pPr>
              <w:cnfStyle w:val="000000000000" w:firstRow="0" w:lastRow="0" w:firstColumn="0" w:lastColumn="0" w:oddVBand="0" w:evenVBand="0" w:oddHBand="0" w:evenHBand="0" w:firstRowFirstColumn="0" w:firstRowLastColumn="0" w:lastRowFirstColumn="0" w:lastRowLastColumn="0"/>
            </w:pPr>
            <w:r>
              <w:t>2-</w:t>
            </w:r>
            <w:r w:rsidR="005D7869">
              <w:t>D</w:t>
            </w:r>
          </w:p>
        </w:tc>
        <w:tc>
          <w:tcPr>
            <w:tcW w:w="4195" w:type="dxa"/>
          </w:tcPr>
          <w:p w14:paraId="018E80B7" w14:textId="77777777" w:rsidR="004E4B2D" w:rsidRPr="00542FBA" w:rsidRDefault="004E4B2D" w:rsidP="00A90DD3">
            <w:pPr>
              <w:jc w:val="center"/>
              <w:cnfStyle w:val="000000000000" w:firstRow="0" w:lastRow="0" w:firstColumn="0" w:lastColumn="0" w:oddVBand="0" w:evenVBand="0" w:oddHBand="0" w:evenHBand="0" w:firstRowFirstColumn="0" w:firstRowLastColumn="0" w:lastRowFirstColumn="0" w:lastRowLastColumn="0"/>
            </w:pPr>
          </w:p>
        </w:tc>
      </w:tr>
      <w:tr w:rsidR="004E4B2D" w:rsidRPr="00542FBA" w14:paraId="4C4B36E5" w14:textId="77777777" w:rsidTr="00B80F8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0" w:type="dxa"/>
          </w:tcPr>
          <w:p w14:paraId="7B68413B" w14:textId="758AB03F" w:rsidR="004E4B2D" w:rsidRPr="00542FBA" w:rsidRDefault="004E4B2D" w:rsidP="004E4B2D">
            <w:r>
              <w:lastRenderedPageBreak/>
              <w:t>2.4.</w:t>
            </w:r>
            <w:r w:rsidR="00B93B7E">
              <w:t>4</w:t>
            </w:r>
          </w:p>
        </w:tc>
        <w:tc>
          <w:tcPr>
            <w:tcW w:w="3168" w:type="dxa"/>
          </w:tcPr>
          <w:p w14:paraId="699B5CA8" w14:textId="3D5E063E" w:rsidR="004E4B2D" w:rsidRPr="00542FBA" w:rsidRDefault="000A7DDA" w:rsidP="004E4B2D">
            <w:pPr>
              <w:cnfStyle w:val="000000100000" w:firstRow="0" w:lastRow="0" w:firstColumn="0" w:lastColumn="0" w:oddVBand="0" w:evenVBand="0" w:oddHBand="1" w:evenHBand="0" w:firstRowFirstColumn="0" w:firstRowLastColumn="0" w:lastRowFirstColumn="0" w:lastRowLastColumn="0"/>
            </w:pPr>
            <w:r>
              <w:t>Kontraktsoppfølging og nøkkelpersoner</w:t>
            </w:r>
          </w:p>
        </w:tc>
        <w:tc>
          <w:tcPr>
            <w:tcW w:w="1147" w:type="dxa"/>
          </w:tcPr>
          <w:p w14:paraId="016500AC" w14:textId="271E0619" w:rsidR="004E4B2D" w:rsidRPr="00542FBA" w:rsidRDefault="004E4B2D" w:rsidP="00AE22F3">
            <w:pPr>
              <w:cnfStyle w:val="000000100000" w:firstRow="0" w:lastRow="0" w:firstColumn="0" w:lastColumn="0" w:oddVBand="0" w:evenVBand="0" w:oddHBand="1" w:evenHBand="0" w:firstRowFirstColumn="0" w:firstRowLastColumn="0" w:lastRowFirstColumn="0" w:lastRowLastColumn="0"/>
            </w:pPr>
            <w:r>
              <w:t>2-</w:t>
            </w:r>
            <w:r w:rsidR="005D7869">
              <w:t>E</w:t>
            </w:r>
          </w:p>
        </w:tc>
        <w:tc>
          <w:tcPr>
            <w:tcW w:w="4195" w:type="dxa"/>
          </w:tcPr>
          <w:p w14:paraId="083E8C5A" w14:textId="1AFE89DF" w:rsidR="004E4B2D" w:rsidRPr="00542FBA" w:rsidRDefault="004E4B2D" w:rsidP="00A90DD3">
            <w:pPr>
              <w:jc w:val="center"/>
              <w:cnfStyle w:val="000000100000" w:firstRow="0" w:lastRow="0" w:firstColumn="0" w:lastColumn="0" w:oddVBand="0" w:evenVBand="0" w:oddHBand="1" w:evenHBand="0" w:firstRowFirstColumn="0" w:firstRowLastColumn="0" w:lastRowFirstColumn="0" w:lastRowLastColumn="0"/>
            </w:pPr>
          </w:p>
        </w:tc>
      </w:tr>
      <w:tr w:rsidR="00A90DD3" w:rsidRPr="00542FBA" w14:paraId="751406C7" w14:textId="77777777" w:rsidTr="00B80F8E">
        <w:tc>
          <w:tcPr>
            <w:cnfStyle w:val="001000000000" w:firstRow="0" w:lastRow="0" w:firstColumn="1" w:lastColumn="0" w:oddVBand="0" w:evenVBand="0" w:oddHBand="0" w:evenHBand="0" w:firstRowFirstColumn="0" w:firstRowLastColumn="0" w:lastRowFirstColumn="0" w:lastRowLastColumn="0"/>
            <w:tcW w:w="1080" w:type="dxa"/>
          </w:tcPr>
          <w:p w14:paraId="42BF946F" w14:textId="76DE2C6D" w:rsidR="00A90DD3" w:rsidRDefault="00A90DD3" w:rsidP="00A90DD3">
            <w:r>
              <w:t>2.</w:t>
            </w:r>
            <w:r w:rsidR="00C30648">
              <w:t>5</w:t>
            </w:r>
            <w:r>
              <w:t xml:space="preserve"> </w:t>
            </w:r>
            <w:r>
              <w:br/>
            </w:r>
          </w:p>
        </w:tc>
        <w:tc>
          <w:tcPr>
            <w:tcW w:w="3168" w:type="dxa"/>
          </w:tcPr>
          <w:p w14:paraId="5AB92E00" w14:textId="77777777" w:rsidR="00EB337D" w:rsidRDefault="00EB337D" w:rsidP="00A90DD3">
            <w:pPr>
              <w:cnfStyle w:val="000000000000" w:firstRow="0" w:lastRow="0" w:firstColumn="0" w:lastColumn="0" w:oddVBand="0" w:evenVBand="0" w:oddHBand="0" w:evenHBand="0" w:firstRowFirstColumn="0" w:firstRowLastColumn="0" w:lastRowFirstColumn="0" w:lastRowLastColumn="0"/>
            </w:pPr>
            <w:r>
              <w:t>Krav til oppdragsbeskrivelse</w:t>
            </w:r>
          </w:p>
        </w:tc>
        <w:tc>
          <w:tcPr>
            <w:tcW w:w="1147" w:type="dxa"/>
          </w:tcPr>
          <w:p w14:paraId="4AAE49E7" w14:textId="284BFABE" w:rsidR="00A90DD3" w:rsidRDefault="00EB337D" w:rsidP="00A90DD3">
            <w:pPr>
              <w:cnfStyle w:val="000000000000" w:firstRow="0" w:lastRow="0" w:firstColumn="0" w:lastColumn="0" w:oddVBand="0" w:evenVBand="0" w:oddHBand="0" w:evenHBand="0" w:firstRowFirstColumn="0" w:firstRowLastColumn="0" w:lastRowFirstColumn="0" w:lastRowLastColumn="0"/>
            </w:pPr>
            <w:r>
              <w:t>2-F</w:t>
            </w:r>
          </w:p>
        </w:tc>
        <w:tc>
          <w:tcPr>
            <w:tcW w:w="4195" w:type="dxa"/>
          </w:tcPr>
          <w:p w14:paraId="4F1BB5A3" w14:textId="77777777" w:rsidR="00A90DD3" w:rsidRPr="00542FBA" w:rsidRDefault="00A90DD3" w:rsidP="00A90DD3">
            <w:pPr>
              <w:jc w:val="center"/>
              <w:cnfStyle w:val="000000000000" w:firstRow="0" w:lastRow="0" w:firstColumn="0" w:lastColumn="0" w:oddVBand="0" w:evenVBand="0" w:oddHBand="0" w:evenHBand="0" w:firstRowFirstColumn="0" w:firstRowLastColumn="0" w:lastRowFirstColumn="0" w:lastRowLastColumn="0"/>
            </w:pPr>
          </w:p>
        </w:tc>
      </w:tr>
    </w:tbl>
    <w:p w14:paraId="12FEFCE2" w14:textId="77777777" w:rsidR="008B5272" w:rsidRDefault="008B5272" w:rsidP="00E13B49"/>
    <w:p w14:paraId="1E26614E" w14:textId="33B43078" w:rsidR="0092562A" w:rsidRDefault="0092562A" w:rsidP="00715F02">
      <w:pPr>
        <w:pStyle w:val="Overskrift1"/>
        <w:jc w:val="both"/>
      </w:pPr>
      <w:bookmarkStart w:id="31" w:name="_Ref229992986"/>
      <w:bookmarkStart w:id="32" w:name="_Ref229992999"/>
      <w:bookmarkStart w:id="33" w:name="_Toc238038800"/>
      <w:r>
        <w:t xml:space="preserve">Brukervilkår </w:t>
      </w:r>
      <w:r w:rsidR="00075767">
        <w:t>Oslonøkkel til miljøstasjoner</w:t>
      </w:r>
      <w:bookmarkEnd w:id="31"/>
      <w:bookmarkEnd w:id="32"/>
      <w:bookmarkEnd w:id="33"/>
    </w:p>
    <w:p w14:paraId="1D20FDEB" w14:textId="77777777" w:rsidR="00075767" w:rsidRPr="00AE11DF" w:rsidRDefault="00075767" w:rsidP="00715F02">
      <w:pPr>
        <w:pStyle w:val="xmsonormal"/>
        <w:numPr>
          <w:ilvl w:val="0"/>
          <w:numId w:val="16"/>
        </w:numPr>
        <w:shd w:val="clear" w:color="auto" w:fill="FFFFFF"/>
        <w:spacing w:before="0" w:beforeAutospacing="0" w:after="0" w:afterAutospacing="0"/>
        <w:jc w:val="both"/>
        <w:rPr>
          <w:rFonts w:asciiTheme="minorHAnsi" w:hAnsiTheme="minorHAnsi"/>
          <w:color w:val="000000"/>
          <w:sz w:val="20"/>
          <w:szCs w:val="20"/>
        </w:rPr>
      </w:pPr>
      <w:r w:rsidRPr="00AE11DF">
        <w:rPr>
          <w:rFonts w:asciiTheme="minorHAnsi" w:hAnsiTheme="minorHAnsi"/>
          <w:color w:val="000000"/>
          <w:sz w:val="20"/>
          <w:szCs w:val="20"/>
        </w:rPr>
        <w:t>Du må være over 18 år for å bruke denne tjenesten. Barn under 18 år må være i følge med voksne.</w:t>
      </w:r>
    </w:p>
    <w:p w14:paraId="15B9D127" w14:textId="57919C8B" w:rsidR="00075767" w:rsidRPr="00AE11DF" w:rsidRDefault="00075767" w:rsidP="00715F02">
      <w:pPr>
        <w:pStyle w:val="xmsonormal"/>
        <w:numPr>
          <w:ilvl w:val="0"/>
          <w:numId w:val="16"/>
        </w:numPr>
        <w:shd w:val="clear" w:color="auto" w:fill="FFFFFF"/>
        <w:spacing w:before="0" w:beforeAutospacing="0" w:after="0" w:afterAutospacing="0"/>
        <w:jc w:val="both"/>
        <w:rPr>
          <w:rFonts w:asciiTheme="minorHAnsi" w:hAnsiTheme="minorHAnsi"/>
          <w:color w:val="000000"/>
          <w:sz w:val="20"/>
          <w:szCs w:val="20"/>
        </w:rPr>
      </w:pPr>
      <w:r w:rsidRPr="00AE11DF">
        <w:rPr>
          <w:rFonts w:asciiTheme="minorHAnsi" w:hAnsiTheme="minorHAnsi"/>
          <w:color w:val="000000"/>
          <w:sz w:val="20"/>
          <w:szCs w:val="20"/>
        </w:rPr>
        <w:t>Tjenesten er kun til levering av farlig avfall fra din egen husholdning.</w:t>
      </w:r>
    </w:p>
    <w:p w14:paraId="1499822A" w14:textId="663477A6" w:rsidR="00075767" w:rsidRPr="00AE11DF" w:rsidRDefault="00075767" w:rsidP="00715F02">
      <w:pPr>
        <w:pStyle w:val="xmsonormal"/>
        <w:numPr>
          <w:ilvl w:val="0"/>
          <w:numId w:val="16"/>
        </w:numPr>
        <w:shd w:val="clear" w:color="auto" w:fill="FFFFFF"/>
        <w:spacing w:before="0" w:beforeAutospacing="0" w:after="0" w:afterAutospacing="0"/>
        <w:jc w:val="both"/>
        <w:rPr>
          <w:rFonts w:asciiTheme="minorHAnsi" w:hAnsiTheme="minorHAnsi"/>
          <w:color w:val="000000"/>
          <w:sz w:val="20"/>
          <w:szCs w:val="20"/>
        </w:rPr>
      </w:pPr>
      <w:r w:rsidRPr="00AE11DF">
        <w:rPr>
          <w:rFonts w:asciiTheme="minorHAnsi" w:hAnsiTheme="minorHAnsi"/>
          <w:color w:val="000000"/>
          <w:sz w:val="20"/>
          <w:szCs w:val="20"/>
        </w:rPr>
        <w:t>Du er selv ansvarlig for å sortere avfallet i rett beholder.</w:t>
      </w:r>
    </w:p>
    <w:p w14:paraId="60233330" w14:textId="4A0A23ED" w:rsidR="00075767" w:rsidRPr="00AE11DF" w:rsidRDefault="00075767" w:rsidP="00715F02">
      <w:pPr>
        <w:pStyle w:val="xmsonormal"/>
        <w:numPr>
          <w:ilvl w:val="0"/>
          <w:numId w:val="16"/>
        </w:numPr>
        <w:shd w:val="clear" w:color="auto" w:fill="FFFFFF"/>
        <w:spacing w:before="0" w:beforeAutospacing="0" w:after="0" w:afterAutospacing="0"/>
        <w:jc w:val="both"/>
        <w:rPr>
          <w:rFonts w:asciiTheme="minorHAnsi" w:hAnsiTheme="minorHAnsi"/>
          <w:color w:val="000000"/>
          <w:sz w:val="20"/>
          <w:szCs w:val="20"/>
        </w:rPr>
      </w:pPr>
      <w:r w:rsidRPr="00AE11DF">
        <w:rPr>
          <w:rFonts w:asciiTheme="minorHAnsi" w:hAnsiTheme="minorHAnsi"/>
          <w:color w:val="000000"/>
          <w:sz w:val="20"/>
          <w:szCs w:val="20"/>
        </w:rPr>
        <w:t>Det er ikke lov å sette fra seg avfall verken i lokalet eller utenfor. Er det fullt, eller du har med deg avfall som ikke kan leveres på en miljøstasjon, må du ta med avfallet tilbake.</w:t>
      </w:r>
    </w:p>
    <w:p w14:paraId="416F9F8A" w14:textId="2AF3A77B" w:rsidR="00075767" w:rsidRPr="00AE11DF" w:rsidRDefault="00075767" w:rsidP="00715F02">
      <w:pPr>
        <w:pStyle w:val="xmsonormal"/>
        <w:numPr>
          <w:ilvl w:val="0"/>
          <w:numId w:val="16"/>
        </w:numPr>
        <w:shd w:val="clear" w:color="auto" w:fill="FFFFFF"/>
        <w:spacing w:before="0" w:beforeAutospacing="0" w:after="0" w:afterAutospacing="0"/>
        <w:jc w:val="both"/>
        <w:rPr>
          <w:rFonts w:asciiTheme="minorHAnsi" w:hAnsiTheme="minorHAnsi"/>
          <w:color w:val="000000"/>
          <w:sz w:val="20"/>
          <w:szCs w:val="20"/>
        </w:rPr>
      </w:pPr>
      <w:r w:rsidRPr="00AE11DF">
        <w:rPr>
          <w:rFonts w:asciiTheme="minorHAnsi" w:hAnsiTheme="minorHAnsi"/>
          <w:color w:val="000000"/>
          <w:sz w:val="20"/>
          <w:szCs w:val="20"/>
        </w:rPr>
        <w:t>Det er ikke tillatt å røre eller ta med seg noe som ligger i avfallsbeholderne. · Adgangen er personlig og skal ikke lånes ut til andre. Når du låser deg inn med Oslonøkkelen, er du også ansvarlig for ikke å slippe inn uvedkommende.</w:t>
      </w:r>
    </w:p>
    <w:p w14:paraId="72484892" w14:textId="2923ECF2" w:rsidR="00075767" w:rsidRPr="00AE11DF" w:rsidRDefault="00075767" w:rsidP="00715F02">
      <w:pPr>
        <w:pStyle w:val="xmsonormal"/>
        <w:numPr>
          <w:ilvl w:val="0"/>
          <w:numId w:val="16"/>
        </w:numPr>
        <w:shd w:val="clear" w:color="auto" w:fill="FFFFFF"/>
        <w:spacing w:before="0" w:beforeAutospacing="0" w:after="0" w:afterAutospacing="0"/>
        <w:jc w:val="both"/>
        <w:rPr>
          <w:rFonts w:asciiTheme="minorHAnsi" w:hAnsiTheme="minorHAnsi"/>
          <w:color w:val="000000"/>
          <w:sz w:val="20"/>
          <w:szCs w:val="20"/>
        </w:rPr>
      </w:pPr>
      <w:r w:rsidRPr="00AE11DF">
        <w:rPr>
          <w:rFonts w:asciiTheme="minorHAnsi" w:hAnsiTheme="minorHAnsi"/>
          <w:color w:val="000000"/>
          <w:sz w:val="20"/>
          <w:szCs w:val="20"/>
        </w:rPr>
        <w:t>Det er ikke lov å oppholde seg i lokalet annet enn ved levering av avfall.</w:t>
      </w:r>
    </w:p>
    <w:p w14:paraId="5A150844" w14:textId="52F73D32" w:rsidR="00075767" w:rsidRPr="00AE11DF" w:rsidRDefault="00075767" w:rsidP="00715F02">
      <w:pPr>
        <w:pStyle w:val="xmsonormal"/>
        <w:numPr>
          <w:ilvl w:val="0"/>
          <w:numId w:val="16"/>
        </w:numPr>
        <w:shd w:val="clear" w:color="auto" w:fill="FFFFFF"/>
        <w:spacing w:before="0" w:beforeAutospacing="0" w:after="0" w:afterAutospacing="0"/>
        <w:jc w:val="both"/>
        <w:rPr>
          <w:rFonts w:asciiTheme="minorHAnsi" w:hAnsiTheme="minorHAnsi"/>
          <w:color w:val="000000"/>
          <w:sz w:val="20"/>
          <w:szCs w:val="20"/>
        </w:rPr>
      </w:pPr>
      <w:r w:rsidRPr="00AE11DF">
        <w:rPr>
          <w:rFonts w:asciiTheme="minorHAnsi" w:hAnsiTheme="minorHAnsi"/>
          <w:color w:val="000000"/>
          <w:sz w:val="20"/>
          <w:szCs w:val="20"/>
        </w:rPr>
        <w:t>Rot, feilsortering og annet mislighold er grunner til at Renovasjons- og gjenvinningsetaten umiddelbart kan inndra tilgangen til tjenesten uten varsel.</w:t>
      </w:r>
    </w:p>
    <w:p w14:paraId="75746C0D" w14:textId="1318E286" w:rsidR="00075767" w:rsidRPr="00AE11DF" w:rsidRDefault="00075767" w:rsidP="00715F02">
      <w:pPr>
        <w:pStyle w:val="xmsonormal"/>
        <w:numPr>
          <w:ilvl w:val="0"/>
          <w:numId w:val="16"/>
        </w:numPr>
        <w:shd w:val="clear" w:color="auto" w:fill="FFFFFF"/>
        <w:spacing w:before="0" w:beforeAutospacing="0" w:after="0" w:afterAutospacing="0"/>
        <w:jc w:val="both"/>
        <w:rPr>
          <w:rFonts w:asciiTheme="minorHAnsi" w:hAnsiTheme="minorHAnsi"/>
          <w:color w:val="000000"/>
          <w:sz w:val="20"/>
          <w:szCs w:val="20"/>
        </w:rPr>
      </w:pPr>
      <w:r w:rsidRPr="00AE11DF">
        <w:rPr>
          <w:rFonts w:asciiTheme="minorHAnsi" w:hAnsiTheme="minorHAnsi"/>
          <w:color w:val="000000"/>
          <w:sz w:val="20"/>
          <w:szCs w:val="20"/>
        </w:rPr>
        <w:t>Grovt mislighold som hærverk og uønsket bruk av lokalet blir politianmeldt. Det kan også føre til erstatningskrav.</w:t>
      </w:r>
    </w:p>
    <w:p w14:paraId="435EAB6F" w14:textId="77777777" w:rsidR="00563062" w:rsidRDefault="00563062" w:rsidP="00563062">
      <w:pPr>
        <w:pStyle w:val="xmsonormal"/>
        <w:shd w:val="clear" w:color="auto" w:fill="FFFFFF"/>
        <w:spacing w:before="0" w:beforeAutospacing="0" w:after="0" w:afterAutospacing="0"/>
        <w:rPr>
          <w:rFonts w:ascii="Aptos" w:hAnsi="Aptos"/>
          <w:color w:val="000000"/>
        </w:rPr>
      </w:pPr>
    </w:p>
    <w:p w14:paraId="35317B82" w14:textId="1321B173" w:rsidR="00563062" w:rsidRDefault="00563062" w:rsidP="00A95BD3">
      <w:pPr>
        <w:pStyle w:val="Overskrift1"/>
      </w:pPr>
      <w:bookmarkStart w:id="34" w:name="_Toc238038801"/>
      <w:r w:rsidRPr="00A95BD3">
        <w:lastRenderedPageBreak/>
        <w:t>Leveringsbetingelser</w:t>
      </w:r>
      <w:r>
        <w:t xml:space="preserve"> og veiledningsskilter </w:t>
      </w:r>
      <w:r w:rsidR="004032F6">
        <w:br/>
      </w:r>
      <w:r>
        <w:t>på miljøstasjonene</w:t>
      </w:r>
      <w:bookmarkEnd w:id="34"/>
    </w:p>
    <w:p w14:paraId="71B6A1F1" w14:textId="759BA037" w:rsidR="0029238D" w:rsidRDefault="0029238D" w:rsidP="0029238D">
      <w:pPr>
        <w:pStyle w:val="Overskrift2"/>
      </w:pPr>
      <w:bookmarkStart w:id="35" w:name="_Toc238038802"/>
      <w:r>
        <w:t>Leveringsbetingelser som skiltet på inngangsdøren</w:t>
      </w:r>
      <w:bookmarkEnd w:id="35"/>
    </w:p>
    <w:p w14:paraId="04965F6F" w14:textId="4627A497" w:rsidR="00563062" w:rsidRDefault="00B809EF" w:rsidP="0033588B">
      <w:pPr>
        <w:jc w:val="center"/>
      </w:pPr>
      <w:r>
        <w:rPr>
          <w:noProof/>
        </w:rPr>
        <w:drawing>
          <wp:inline distT="0" distB="0" distL="0" distR="0" wp14:anchorId="79E201BB" wp14:editId="69E780BC">
            <wp:extent cx="4117505" cy="7651750"/>
            <wp:effectExtent l="0" t="0" r="0" b="6350"/>
            <wp:docPr id="62481973"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81973" name="Bilde 62481973"/>
                    <pic:cNvPicPr/>
                  </pic:nvPicPr>
                  <pic:blipFill>
                    <a:blip r:embed="rId32">
                      <a:extLst>
                        <a:ext uri="{28A0092B-C50C-407E-A947-70E740481C1C}">
                          <a14:useLocalDpi xmlns:a14="http://schemas.microsoft.com/office/drawing/2010/main" val="0"/>
                        </a:ext>
                      </a:extLst>
                    </a:blip>
                    <a:stretch>
                      <a:fillRect/>
                    </a:stretch>
                  </pic:blipFill>
                  <pic:spPr>
                    <a:xfrm>
                      <a:off x="0" y="0"/>
                      <a:ext cx="4118570" cy="7653729"/>
                    </a:xfrm>
                    <a:prstGeom prst="rect">
                      <a:avLst/>
                    </a:prstGeom>
                  </pic:spPr>
                </pic:pic>
              </a:graphicData>
            </a:graphic>
          </wp:inline>
        </w:drawing>
      </w:r>
    </w:p>
    <w:p w14:paraId="2F537C3B" w14:textId="77777777" w:rsidR="00DE78ED" w:rsidRDefault="00E41AF2" w:rsidP="00467143">
      <w:pPr>
        <w:pStyle w:val="Overskrift2"/>
      </w:pPr>
      <w:bookmarkStart w:id="36" w:name="_Toc238038803"/>
      <w:r>
        <w:lastRenderedPageBreak/>
        <w:t>Veiledningsskilter til de ulike fraksjonene</w:t>
      </w:r>
      <w:bookmarkEnd w:id="36"/>
    </w:p>
    <w:p w14:paraId="1C77E700" w14:textId="42797A53" w:rsidR="006D605D" w:rsidRDefault="006D605D" w:rsidP="006D605D">
      <w:r>
        <w:rPr>
          <w:noProof/>
        </w:rPr>
        <w:drawing>
          <wp:inline distT="0" distB="0" distL="0" distR="0" wp14:anchorId="4956AAE7" wp14:editId="634D83FA">
            <wp:extent cx="5715000" cy="8082061"/>
            <wp:effectExtent l="0" t="0" r="0" b="0"/>
            <wp:docPr id="306414122"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414122" name="Bilde 306414122"/>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720276" cy="8089522"/>
                    </a:xfrm>
                    <a:prstGeom prst="rect">
                      <a:avLst/>
                    </a:prstGeom>
                  </pic:spPr>
                </pic:pic>
              </a:graphicData>
            </a:graphic>
          </wp:inline>
        </w:drawing>
      </w:r>
    </w:p>
    <w:p w14:paraId="056B719F" w14:textId="2E028A35" w:rsidR="004D7203" w:rsidRPr="004D7203" w:rsidRDefault="00173735" w:rsidP="004D7203">
      <w:r>
        <w:rPr>
          <w:noProof/>
        </w:rPr>
        <w:lastRenderedPageBreak/>
        <w:drawing>
          <wp:inline distT="0" distB="0" distL="0" distR="0" wp14:anchorId="14C17693" wp14:editId="327CCEC0">
            <wp:extent cx="5882640" cy="8319135"/>
            <wp:effectExtent l="0" t="0" r="3810" b="5715"/>
            <wp:docPr id="2067514605" name="Bil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7514605" name="Bilde 2067514605"/>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882640" cy="8319135"/>
                    </a:xfrm>
                    <a:prstGeom prst="rect">
                      <a:avLst/>
                    </a:prstGeom>
                  </pic:spPr>
                </pic:pic>
              </a:graphicData>
            </a:graphic>
          </wp:inline>
        </w:drawing>
      </w:r>
      <w:r>
        <w:rPr>
          <w:noProof/>
        </w:rPr>
        <w:lastRenderedPageBreak/>
        <w:drawing>
          <wp:inline distT="0" distB="0" distL="0" distR="0" wp14:anchorId="01DF8195" wp14:editId="03BA055F">
            <wp:extent cx="5882640" cy="8319135"/>
            <wp:effectExtent l="0" t="0" r="3810" b="5715"/>
            <wp:docPr id="1852860300" name="Bild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860300" name="Bilde 1852860300"/>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882640" cy="8319135"/>
                    </a:xfrm>
                    <a:prstGeom prst="rect">
                      <a:avLst/>
                    </a:prstGeom>
                  </pic:spPr>
                </pic:pic>
              </a:graphicData>
            </a:graphic>
          </wp:inline>
        </w:drawing>
      </w:r>
      <w:r>
        <w:rPr>
          <w:noProof/>
        </w:rPr>
        <w:lastRenderedPageBreak/>
        <w:drawing>
          <wp:inline distT="0" distB="0" distL="0" distR="0" wp14:anchorId="3F7726B0" wp14:editId="6ED03720">
            <wp:extent cx="5882640" cy="8319135"/>
            <wp:effectExtent l="0" t="0" r="3810" b="5715"/>
            <wp:docPr id="1468494867" name="Bil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8494867" name="Bilde 1468494867"/>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882640" cy="8319135"/>
                    </a:xfrm>
                    <a:prstGeom prst="rect">
                      <a:avLst/>
                    </a:prstGeom>
                  </pic:spPr>
                </pic:pic>
              </a:graphicData>
            </a:graphic>
          </wp:inline>
        </w:drawing>
      </w:r>
      <w:r>
        <w:rPr>
          <w:noProof/>
        </w:rPr>
        <w:lastRenderedPageBreak/>
        <w:drawing>
          <wp:inline distT="0" distB="0" distL="0" distR="0" wp14:anchorId="357B57D8" wp14:editId="571AED5A">
            <wp:extent cx="5882640" cy="8319135"/>
            <wp:effectExtent l="0" t="0" r="3810" b="5715"/>
            <wp:docPr id="1677195036" name="Bild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7195036" name="Bilde 1677195036"/>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882640" cy="8319135"/>
                    </a:xfrm>
                    <a:prstGeom prst="rect">
                      <a:avLst/>
                    </a:prstGeom>
                  </pic:spPr>
                </pic:pic>
              </a:graphicData>
            </a:graphic>
          </wp:inline>
        </w:drawing>
      </w:r>
      <w:r>
        <w:rPr>
          <w:noProof/>
        </w:rPr>
        <w:lastRenderedPageBreak/>
        <w:drawing>
          <wp:inline distT="0" distB="0" distL="0" distR="0" wp14:anchorId="629FDB86" wp14:editId="75A4C027">
            <wp:extent cx="5882640" cy="8319135"/>
            <wp:effectExtent l="0" t="0" r="3810" b="5715"/>
            <wp:docPr id="1873034483" name="Bild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034483" name="Bilde 1873034483"/>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882640" cy="8319135"/>
                    </a:xfrm>
                    <a:prstGeom prst="rect">
                      <a:avLst/>
                    </a:prstGeom>
                  </pic:spPr>
                </pic:pic>
              </a:graphicData>
            </a:graphic>
          </wp:inline>
        </w:drawing>
      </w:r>
      <w:r>
        <w:rPr>
          <w:noProof/>
        </w:rPr>
        <w:lastRenderedPageBreak/>
        <w:drawing>
          <wp:inline distT="0" distB="0" distL="0" distR="0" wp14:anchorId="696A5362" wp14:editId="7BDF3489">
            <wp:extent cx="5882640" cy="8319135"/>
            <wp:effectExtent l="0" t="0" r="3810" b="5715"/>
            <wp:docPr id="514789552" name="Bild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789552" name="Bilde 514789552"/>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882640" cy="8319135"/>
                    </a:xfrm>
                    <a:prstGeom prst="rect">
                      <a:avLst/>
                    </a:prstGeom>
                  </pic:spPr>
                </pic:pic>
              </a:graphicData>
            </a:graphic>
          </wp:inline>
        </w:drawing>
      </w:r>
      <w:r>
        <w:rPr>
          <w:noProof/>
        </w:rPr>
        <w:lastRenderedPageBreak/>
        <w:drawing>
          <wp:inline distT="0" distB="0" distL="0" distR="0" wp14:anchorId="5212025E" wp14:editId="32B53C51">
            <wp:extent cx="5882640" cy="4904105"/>
            <wp:effectExtent l="0" t="0" r="3810" b="0"/>
            <wp:docPr id="28426797" name="Bild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26797" name="Bilde 28426797"/>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882640" cy="4904105"/>
                    </a:xfrm>
                    <a:prstGeom prst="rect">
                      <a:avLst/>
                    </a:prstGeom>
                  </pic:spPr>
                </pic:pic>
              </a:graphicData>
            </a:graphic>
          </wp:inline>
        </w:drawing>
      </w:r>
      <w:r>
        <w:rPr>
          <w:noProof/>
        </w:rPr>
        <w:lastRenderedPageBreak/>
        <w:drawing>
          <wp:inline distT="0" distB="0" distL="0" distR="0" wp14:anchorId="776E1803" wp14:editId="0B4B1C21">
            <wp:extent cx="5882640" cy="4904105"/>
            <wp:effectExtent l="0" t="0" r="3810" b="0"/>
            <wp:docPr id="1254471134" name="Bild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4471134" name="Bilde 1254471134"/>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882640" cy="4904105"/>
                    </a:xfrm>
                    <a:prstGeom prst="rect">
                      <a:avLst/>
                    </a:prstGeom>
                  </pic:spPr>
                </pic:pic>
              </a:graphicData>
            </a:graphic>
          </wp:inline>
        </w:drawing>
      </w:r>
      <w:r>
        <w:rPr>
          <w:noProof/>
        </w:rPr>
        <w:lastRenderedPageBreak/>
        <w:drawing>
          <wp:inline distT="0" distB="0" distL="0" distR="0" wp14:anchorId="21890936" wp14:editId="429F6B71">
            <wp:extent cx="5882640" cy="4832985"/>
            <wp:effectExtent l="0" t="0" r="3810" b="5715"/>
            <wp:docPr id="147145233" name="Bild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145233" name="Bilde 147145233"/>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882640" cy="4832985"/>
                    </a:xfrm>
                    <a:prstGeom prst="rect">
                      <a:avLst/>
                    </a:prstGeom>
                  </pic:spPr>
                </pic:pic>
              </a:graphicData>
            </a:graphic>
          </wp:inline>
        </w:drawing>
      </w:r>
      <w:r>
        <w:rPr>
          <w:noProof/>
        </w:rPr>
        <w:lastRenderedPageBreak/>
        <w:drawing>
          <wp:inline distT="0" distB="0" distL="0" distR="0" wp14:anchorId="7D92F7F1" wp14:editId="34344606">
            <wp:extent cx="5882640" cy="4904105"/>
            <wp:effectExtent l="0" t="0" r="3810" b="0"/>
            <wp:docPr id="905739228" name="Bild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5739228" name="Bilde 905739228"/>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882640" cy="4904105"/>
                    </a:xfrm>
                    <a:prstGeom prst="rect">
                      <a:avLst/>
                    </a:prstGeom>
                  </pic:spPr>
                </pic:pic>
              </a:graphicData>
            </a:graphic>
          </wp:inline>
        </w:drawing>
      </w:r>
      <w:r>
        <w:rPr>
          <w:noProof/>
        </w:rPr>
        <w:lastRenderedPageBreak/>
        <w:drawing>
          <wp:inline distT="0" distB="0" distL="0" distR="0" wp14:anchorId="773F9D33" wp14:editId="447F72F1">
            <wp:extent cx="5882640" cy="4904105"/>
            <wp:effectExtent l="0" t="0" r="3810" b="0"/>
            <wp:docPr id="1128848769" name="Bild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8848769" name="Bilde 1128848769"/>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882640" cy="4904105"/>
                    </a:xfrm>
                    <a:prstGeom prst="rect">
                      <a:avLst/>
                    </a:prstGeom>
                  </pic:spPr>
                </pic:pic>
              </a:graphicData>
            </a:graphic>
          </wp:inline>
        </w:drawing>
      </w:r>
      <w:r>
        <w:rPr>
          <w:noProof/>
        </w:rPr>
        <w:lastRenderedPageBreak/>
        <w:drawing>
          <wp:inline distT="0" distB="0" distL="0" distR="0" wp14:anchorId="1E84B2C7" wp14:editId="2E42C592">
            <wp:extent cx="5882640" cy="4904105"/>
            <wp:effectExtent l="0" t="0" r="3810" b="0"/>
            <wp:docPr id="440206372" name="Bild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206372" name="Bilde 440206372"/>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882640" cy="4904105"/>
                    </a:xfrm>
                    <a:prstGeom prst="rect">
                      <a:avLst/>
                    </a:prstGeom>
                  </pic:spPr>
                </pic:pic>
              </a:graphicData>
            </a:graphic>
          </wp:inline>
        </w:drawing>
      </w:r>
      <w:r>
        <w:rPr>
          <w:noProof/>
        </w:rPr>
        <w:lastRenderedPageBreak/>
        <w:drawing>
          <wp:inline distT="0" distB="0" distL="0" distR="0" wp14:anchorId="6652CE9E" wp14:editId="34436B12">
            <wp:extent cx="5882640" cy="4904105"/>
            <wp:effectExtent l="0" t="0" r="3810" b="0"/>
            <wp:docPr id="1566243209" name="Bild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6243209" name="Bilde 1566243209"/>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882640" cy="4904105"/>
                    </a:xfrm>
                    <a:prstGeom prst="rect">
                      <a:avLst/>
                    </a:prstGeom>
                  </pic:spPr>
                </pic:pic>
              </a:graphicData>
            </a:graphic>
          </wp:inline>
        </w:drawing>
      </w:r>
      <w:r>
        <w:rPr>
          <w:noProof/>
        </w:rPr>
        <w:lastRenderedPageBreak/>
        <w:drawing>
          <wp:inline distT="0" distB="0" distL="0" distR="0" wp14:anchorId="6F85710D" wp14:editId="612F88A7">
            <wp:extent cx="5882640" cy="4904105"/>
            <wp:effectExtent l="0" t="0" r="3810" b="0"/>
            <wp:docPr id="1253969370" name="Bild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3969370" name="Bilde 1253969370"/>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882640" cy="4904105"/>
                    </a:xfrm>
                    <a:prstGeom prst="rect">
                      <a:avLst/>
                    </a:prstGeom>
                  </pic:spPr>
                </pic:pic>
              </a:graphicData>
            </a:graphic>
          </wp:inline>
        </w:drawing>
      </w:r>
    </w:p>
    <w:sectPr w:rsidR="004D7203" w:rsidRPr="004D7203" w:rsidSect="00EA388B">
      <w:headerReference w:type="default" r:id="rId48"/>
      <w:footerReference w:type="default" r:id="rId49"/>
      <w:type w:val="continuous"/>
      <w:pgSz w:w="11906" w:h="16838"/>
      <w:pgMar w:top="1304" w:right="1338" w:bottom="1418" w:left="1304" w:header="567" w:footer="56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161760" w14:textId="77777777" w:rsidR="00B013F7" w:rsidRDefault="00B013F7" w:rsidP="005D093C">
      <w:pPr>
        <w:spacing w:after="0" w:line="240" w:lineRule="auto"/>
      </w:pPr>
      <w:r>
        <w:separator/>
      </w:r>
    </w:p>
  </w:endnote>
  <w:endnote w:type="continuationSeparator" w:id="0">
    <w:p w14:paraId="5E375C75" w14:textId="77777777" w:rsidR="00B013F7" w:rsidRDefault="00B013F7" w:rsidP="005D093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slo Sans Office">
    <w:panose1 w:val="02000000000000000000"/>
    <w:charset w:val="00"/>
    <w:family w:val="auto"/>
    <w:pitch w:val="variable"/>
    <w:sig w:usb0="A000006F" w:usb1="0000307B" w:usb2="00000000" w:usb3="00000000" w:csb0="00000093" w:csb1="00000000"/>
  </w:font>
  <w:font w:name="MS Gothic">
    <w:altName w:val="ＭＳ ゴシック"/>
    <w:panose1 w:val="020B0609070205080204"/>
    <w:charset w:val="80"/>
    <w:family w:val="modern"/>
    <w:pitch w:val="fixed"/>
    <w:sig w:usb0="E00002FF" w:usb1="6AC7FDFB" w:usb2="08000012" w:usb3="00000000" w:csb0="0002009F" w:csb1="00000000"/>
  </w:font>
  <w:font w:name="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5158235"/>
      <w:docPartObj>
        <w:docPartGallery w:val="Page Numbers (Bottom of Page)"/>
        <w:docPartUnique/>
      </w:docPartObj>
    </w:sdtPr>
    <w:sdtContent>
      <w:p w14:paraId="58DCC827" w14:textId="246623C3" w:rsidR="00EA388B" w:rsidRDefault="00EA388B">
        <w:pPr>
          <w:pStyle w:val="Bunntekst"/>
          <w:jc w:val="right"/>
        </w:pPr>
        <w:r>
          <w:fldChar w:fldCharType="begin"/>
        </w:r>
        <w:r>
          <w:instrText>PAGE   \* MERGEFORMAT</w:instrText>
        </w:r>
        <w:r>
          <w:fldChar w:fldCharType="separate"/>
        </w:r>
        <w:r>
          <w:t>2</w:t>
        </w:r>
        <w:r>
          <w:fldChar w:fldCharType="end"/>
        </w:r>
      </w:p>
    </w:sdtContent>
  </w:sdt>
  <w:p w14:paraId="535FF7C0" w14:textId="77777777" w:rsidR="008E7946" w:rsidRDefault="008E7946">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945264" w14:textId="77777777" w:rsidR="00B013F7" w:rsidRDefault="00B013F7" w:rsidP="005D093C">
      <w:pPr>
        <w:spacing w:after="0" w:line="240" w:lineRule="auto"/>
      </w:pPr>
      <w:r>
        <w:separator/>
      </w:r>
    </w:p>
  </w:footnote>
  <w:footnote w:type="continuationSeparator" w:id="0">
    <w:p w14:paraId="7A716021" w14:textId="77777777" w:rsidR="00B013F7" w:rsidRDefault="00B013F7" w:rsidP="005D093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CEB8D7" w14:textId="608705E8" w:rsidR="00CF3E97" w:rsidRDefault="00CF3E97" w:rsidP="004F3AB7">
    <w:pPr>
      <w:pStyle w:val="Topptekst"/>
      <w:jc w:val="right"/>
    </w:pPr>
  </w:p>
  <w:p w14:paraId="0B7BEF81" w14:textId="77777777" w:rsidR="0065559F" w:rsidRDefault="0065559F" w:rsidP="009B02D9">
    <w:pPr>
      <w:pStyle w:val="Topptekst"/>
      <w:jc w:val="center"/>
    </w:pPr>
  </w:p>
</w:hdr>
</file>

<file path=word/intelligence2.xml><?xml version="1.0" encoding="utf-8"?>
<int2:intelligence xmlns:int2="http://schemas.microsoft.com/office/intelligence/2020/intelligence" xmlns:oel="http://schemas.microsoft.com/office/2019/extlst">
  <int2:observations>
    <int2:bookmark int2:bookmarkName="_Int_e84xKg7V" int2:invalidationBookmarkName="" int2:hashCode="Epoba4sO9aBA+J" int2:id="KBUtjG12">
      <int2:state int2:value="Rejected" int2:type="gram"/>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24F2C700"/>
    <w:lvl w:ilvl="0">
      <w:start w:val="1"/>
      <w:numFmt w:val="bullet"/>
      <w:pStyle w:val="Punktliste"/>
      <w:lvlText w:val=""/>
      <w:lvlJc w:val="left"/>
      <w:pPr>
        <w:tabs>
          <w:tab w:val="num" w:pos="360"/>
        </w:tabs>
        <w:ind w:left="360" w:hanging="360"/>
      </w:pPr>
      <w:rPr>
        <w:rFonts w:ascii="Symbol" w:hAnsi="Symbol" w:hint="default"/>
      </w:rPr>
    </w:lvl>
  </w:abstractNum>
  <w:abstractNum w:abstractNumId="1" w15:restartNumberingAfterBreak="0">
    <w:nsid w:val="0165AEEF"/>
    <w:multiLevelType w:val="hybridMultilevel"/>
    <w:tmpl w:val="FFFFFFFF"/>
    <w:lvl w:ilvl="0" w:tplc="01267C9E">
      <w:start w:val="1"/>
      <w:numFmt w:val="bullet"/>
      <w:lvlText w:val="·"/>
      <w:lvlJc w:val="left"/>
      <w:pPr>
        <w:ind w:left="720" w:hanging="360"/>
      </w:pPr>
      <w:rPr>
        <w:rFonts w:ascii="Symbol" w:hAnsi="Symbol" w:hint="default"/>
      </w:rPr>
    </w:lvl>
    <w:lvl w:ilvl="1" w:tplc="2D32527C">
      <w:start w:val="1"/>
      <w:numFmt w:val="bullet"/>
      <w:lvlText w:val="o"/>
      <w:lvlJc w:val="left"/>
      <w:pPr>
        <w:ind w:left="1440" w:hanging="360"/>
      </w:pPr>
      <w:rPr>
        <w:rFonts w:ascii="Courier New" w:hAnsi="Courier New" w:hint="default"/>
      </w:rPr>
    </w:lvl>
    <w:lvl w:ilvl="2" w:tplc="F82421D6">
      <w:start w:val="1"/>
      <w:numFmt w:val="bullet"/>
      <w:lvlText w:val=""/>
      <w:lvlJc w:val="left"/>
      <w:pPr>
        <w:ind w:left="2160" w:hanging="360"/>
      </w:pPr>
      <w:rPr>
        <w:rFonts w:ascii="Wingdings" w:hAnsi="Wingdings" w:hint="default"/>
      </w:rPr>
    </w:lvl>
    <w:lvl w:ilvl="3" w:tplc="6E089D78">
      <w:start w:val="1"/>
      <w:numFmt w:val="bullet"/>
      <w:lvlText w:val=""/>
      <w:lvlJc w:val="left"/>
      <w:pPr>
        <w:ind w:left="2880" w:hanging="360"/>
      </w:pPr>
      <w:rPr>
        <w:rFonts w:ascii="Symbol" w:hAnsi="Symbol" w:hint="default"/>
      </w:rPr>
    </w:lvl>
    <w:lvl w:ilvl="4" w:tplc="75081780">
      <w:start w:val="1"/>
      <w:numFmt w:val="bullet"/>
      <w:lvlText w:val="o"/>
      <w:lvlJc w:val="left"/>
      <w:pPr>
        <w:ind w:left="3600" w:hanging="360"/>
      </w:pPr>
      <w:rPr>
        <w:rFonts w:ascii="Courier New" w:hAnsi="Courier New" w:hint="default"/>
      </w:rPr>
    </w:lvl>
    <w:lvl w:ilvl="5" w:tplc="D91A38EC">
      <w:start w:val="1"/>
      <w:numFmt w:val="bullet"/>
      <w:lvlText w:val=""/>
      <w:lvlJc w:val="left"/>
      <w:pPr>
        <w:ind w:left="4320" w:hanging="360"/>
      </w:pPr>
      <w:rPr>
        <w:rFonts w:ascii="Wingdings" w:hAnsi="Wingdings" w:hint="default"/>
      </w:rPr>
    </w:lvl>
    <w:lvl w:ilvl="6" w:tplc="2BF832FC">
      <w:start w:val="1"/>
      <w:numFmt w:val="bullet"/>
      <w:lvlText w:val=""/>
      <w:lvlJc w:val="left"/>
      <w:pPr>
        <w:ind w:left="5040" w:hanging="360"/>
      </w:pPr>
      <w:rPr>
        <w:rFonts w:ascii="Symbol" w:hAnsi="Symbol" w:hint="default"/>
      </w:rPr>
    </w:lvl>
    <w:lvl w:ilvl="7" w:tplc="5D5AE0D0">
      <w:start w:val="1"/>
      <w:numFmt w:val="bullet"/>
      <w:lvlText w:val="o"/>
      <w:lvlJc w:val="left"/>
      <w:pPr>
        <w:ind w:left="5760" w:hanging="360"/>
      </w:pPr>
      <w:rPr>
        <w:rFonts w:ascii="Courier New" w:hAnsi="Courier New" w:hint="default"/>
      </w:rPr>
    </w:lvl>
    <w:lvl w:ilvl="8" w:tplc="05DE6562">
      <w:start w:val="1"/>
      <w:numFmt w:val="bullet"/>
      <w:lvlText w:val=""/>
      <w:lvlJc w:val="left"/>
      <w:pPr>
        <w:ind w:left="6480" w:hanging="360"/>
      </w:pPr>
      <w:rPr>
        <w:rFonts w:ascii="Wingdings" w:hAnsi="Wingdings" w:hint="default"/>
      </w:rPr>
    </w:lvl>
  </w:abstractNum>
  <w:abstractNum w:abstractNumId="2" w15:restartNumberingAfterBreak="0">
    <w:nsid w:val="027A2F35"/>
    <w:multiLevelType w:val="hybridMultilevel"/>
    <w:tmpl w:val="2D521C6E"/>
    <w:lvl w:ilvl="0" w:tplc="0414000F">
      <w:start w:val="1"/>
      <w:numFmt w:val="decimal"/>
      <w:lvlText w:val="%1."/>
      <w:lvlJc w:val="left"/>
      <w:pPr>
        <w:ind w:left="360" w:hanging="360"/>
      </w:pPr>
      <w:rPr>
        <w:rFonts w:hint="default"/>
      </w:rPr>
    </w:lvl>
    <w:lvl w:ilvl="1" w:tplc="04140019" w:tentative="1">
      <w:start w:val="1"/>
      <w:numFmt w:val="lowerLetter"/>
      <w:lvlText w:val="%2."/>
      <w:lvlJc w:val="left"/>
      <w:pPr>
        <w:ind w:left="1080" w:hanging="360"/>
      </w:pPr>
    </w:lvl>
    <w:lvl w:ilvl="2" w:tplc="0414001B" w:tentative="1">
      <w:start w:val="1"/>
      <w:numFmt w:val="lowerRoman"/>
      <w:lvlText w:val="%3."/>
      <w:lvlJc w:val="right"/>
      <w:pPr>
        <w:ind w:left="1800" w:hanging="180"/>
      </w:pPr>
    </w:lvl>
    <w:lvl w:ilvl="3" w:tplc="0414000F" w:tentative="1">
      <w:start w:val="1"/>
      <w:numFmt w:val="decimal"/>
      <w:lvlText w:val="%4."/>
      <w:lvlJc w:val="left"/>
      <w:pPr>
        <w:ind w:left="2520" w:hanging="360"/>
      </w:pPr>
    </w:lvl>
    <w:lvl w:ilvl="4" w:tplc="04140019" w:tentative="1">
      <w:start w:val="1"/>
      <w:numFmt w:val="lowerLetter"/>
      <w:lvlText w:val="%5."/>
      <w:lvlJc w:val="left"/>
      <w:pPr>
        <w:ind w:left="3240" w:hanging="360"/>
      </w:pPr>
    </w:lvl>
    <w:lvl w:ilvl="5" w:tplc="0414001B" w:tentative="1">
      <w:start w:val="1"/>
      <w:numFmt w:val="lowerRoman"/>
      <w:lvlText w:val="%6."/>
      <w:lvlJc w:val="right"/>
      <w:pPr>
        <w:ind w:left="3960" w:hanging="180"/>
      </w:pPr>
    </w:lvl>
    <w:lvl w:ilvl="6" w:tplc="0414000F" w:tentative="1">
      <w:start w:val="1"/>
      <w:numFmt w:val="decimal"/>
      <w:lvlText w:val="%7."/>
      <w:lvlJc w:val="left"/>
      <w:pPr>
        <w:ind w:left="4680" w:hanging="360"/>
      </w:pPr>
    </w:lvl>
    <w:lvl w:ilvl="7" w:tplc="04140019" w:tentative="1">
      <w:start w:val="1"/>
      <w:numFmt w:val="lowerLetter"/>
      <w:lvlText w:val="%8."/>
      <w:lvlJc w:val="left"/>
      <w:pPr>
        <w:ind w:left="5400" w:hanging="360"/>
      </w:pPr>
    </w:lvl>
    <w:lvl w:ilvl="8" w:tplc="0414001B" w:tentative="1">
      <w:start w:val="1"/>
      <w:numFmt w:val="lowerRoman"/>
      <w:lvlText w:val="%9."/>
      <w:lvlJc w:val="right"/>
      <w:pPr>
        <w:ind w:left="6120" w:hanging="180"/>
      </w:pPr>
    </w:lvl>
  </w:abstractNum>
  <w:abstractNum w:abstractNumId="3" w15:restartNumberingAfterBreak="0">
    <w:nsid w:val="04277358"/>
    <w:multiLevelType w:val="hybridMultilevel"/>
    <w:tmpl w:val="6A641774"/>
    <w:lvl w:ilvl="0" w:tplc="04140001">
      <w:start w:val="1"/>
      <w:numFmt w:val="bullet"/>
      <w:lvlText w:val=""/>
      <w:lvlJc w:val="left"/>
      <w:pPr>
        <w:ind w:left="360" w:hanging="360"/>
      </w:pPr>
      <w:rPr>
        <w:rFonts w:ascii="Symbol" w:hAnsi="Symbol" w:hint="default"/>
      </w:rPr>
    </w:lvl>
    <w:lvl w:ilvl="1" w:tplc="04140003">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4" w15:restartNumberingAfterBreak="0">
    <w:nsid w:val="0B77F303"/>
    <w:multiLevelType w:val="hybridMultilevel"/>
    <w:tmpl w:val="FFFFFFFF"/>
    <w:lvl w:ilvl="0" w:tplc="751292D4">
      <w:start w:val="1"/>
      <w:numFmt w:val="bullet"/>
      <w:lvlText w:val="·"/>
      <w:lvlJc w:val="left"/>
      <w:pPr>
        <w:ind w:left="720" w:hanging="360"/>
      </w:pPr>
      <w:rPr>
        <w:rFonts w:ascii="Symbol" w:hAnsi="Symbol" w:hint="default"/>
      </w:rPr>
    </w:lvl>
    <w:lvl w:ilvl="1" w:tplc="3912C3C0">
      <w:start w:val="1"/>
      <w:numFmt w:val="bullet"/>
      <w:lvlText w:val="o"/>
      <w:lvlJc w:val="left"/>
      <w:pPr>
        <w:ind w:left="1440" w:hanging="360"/>
      </w:pPr>
      <w:rPr>
        <w:rFonts w:ascii="Courier New" w:hAnsi="Courier New" w:hint="default"/>
      </w:rPr>
    </w:lvl>
    <w:lvl w:ilvl="2" w:tplc="2076BB92">
      <w:start w:val="1"/>
      <w:numFmt w:val="bullet"/>
      <w:lvlText w:val=""/>
      <w:lvlJc w:val="left"/>
      <w:pPr>
        <w:ind w:left="2160" w:hanging="360"/>
      </w:pPr>
      <w:rPr>
        <w:rFonts w:ascii="Wingdings" w:hAnsi="Wingdings" w:hint="default"/>
      </w:rPr>
    </w:lvl>
    <w:lvl w:ilvl="3" w:tplc="63E48004">
      <w:start w:val="1"/>
      <w:numFmt w:val="bullet"/>
      <w:lvlText w:val=""/>
      <w:lvlJc w:val="left"/>
      <w:pPr>
        <w:ind w:left="2880" w:hanging="360"/>
      </w:pPr>
      <w:rPr>
        <w:rFonts w:ascii="Symbol" w:hAnsi="Symbol" w:hint="default"/>
      </w:rPr>
    </w:lvl>
    <w:lvl w:ilvl="4" w:tplc="BA5CD4E4">
      <w:start w:val="1"/>
      <w:numFmt w:val="bullet"/>
      <w:lvlText w:val="o"/>
      <w:lvlJc w:val="left"/>
      <w:pPr>
        <w:ind w:left="3600" w:hanging="360"/>
      </w:pPr>
      <w:rPr>
        <w:rFonts w:ascii="Courier New" w:hAnsi="Courier New" w:hint="default"/>
      </w:rPr>
    </w:lvl>
    <w:lvl w:ilvl="5" w:tplc="CF965348">
      <w:start w:val="1"/>
      <w:numFmt w:val="bullet"/>
      <w:lvlText w:val=""/>
      <w:lvlJc w:val="left"/>
      <w:pPr>
        <w:ind w:left="4320" w:hanging="360"/>
      </w:pPr>
      <w:rPr>
        <w:rFonts w:ascii="Wingdings" w:hAnsi="Wingdings" w:hint="default"/>
      </w:rPr>
    </w:lvl>
    <w:lvl w:ilvl="6" w:tplc="6F28F448">
      <w:start w:val="1"/>
      <w:numFmt w:val="bullet"/>
      <w:lvlText w:val=""/>
      <w:lvlJc w:val="left"/>
      <w:pPr>
        <w:ind w:left="5040" w:hanging="360"/>
      </w:pPr>
      <w:rPr>
        <w:rFonts w:ascii="Symbol" w:hAnsi="Symbol" w:hint="default"/>
      </w:rPr>
    </w:lvl>
    <w:lvl w:ilvl="7" w:tplc="275AF0BC">
      <w:start w:val="1"/>
      <w:numFmt w:val="bullet"/>
      <w:lvlText w:val="o"/>
      <w:lvlJc w:val="left"/>
      <w:pPr>
        <w:ind w:left="5760" w:hanging="360"/>
      </w:pPr>
      <w:rPr>
        <w:rFonts w:ascii="Courier New" w:hAnsi="Courier New" w:hint="default"/>
      </w:rPr>
    </w:lvl>
    <w:lvl w:ilvl="8" w:tplc="0DFCDA8A">
      <w:start w:val="1"/>
      <w:numFmt w:val="bullet"/>
      <w:lvlText w:val=""/>
      <w:lvlJc w:val="left"/>
      <w:pPr>
        <w:ind w:left="6480" w:hanging="360"/>
      </w:pPr>
      <w:rPr>
        <w:rFonts w:ascii="Wingdings" w:hAnsi="Wingdings" w:hint="default"/>
      </w:rPr>
    </w:lvl>
  </w:abstractNum>
  <w:abstractNum w:abstractNumId="5" w15:restartNumberingAfterBreak="0">
    <w:nsid w:val="0D6C251E"/>
    <w:multiLevelType w:val="hybridMultilevel"/>
    <w:tmpl w:val="7550F6F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6" w15:restartNumberingAfterBreak="0">
    <w:nsid w:val="0D7CD5F3"/>
    <w:multiLevelType w:val="hybridMultilevel"/>
    <w:tmpl w:val="FFFFFFFF"/>
    <w:lvl w:ilvl="0" w:tplc="42785B16">
      <w:start w:val="1"/>
      <w:numFmt w:val="bullet"/>
      <w:lvlText w:val="·"/>
      <w:lvlJc w:val="left"/>
      <w:pPr>
        <w:ind w:left="720" w:hanging="360"/>
      </w:pPr>
      <w:rPr>
        <w:rFonts w:ascii="Symbol" w:hAnsi="Symbol" w:hint="default"/>
      </w:rPr>
    </w:lvl>
    <w:lvl w:ilvl="1" w:tplc="EEEEBF38">
      <w:start w:val="1"/>
      <w:numFmt w:val="bullet"/>
      <w:lvlText w:val="o"/>
      <w:lvlJc w:val="left"/>
      <w:pPr>
        <w:ind w:left="1440" w:hanging="360"/>
      </w:pPr>
      <w:rPr>
        <w:rFonts w:ascii="Courier New" w:hAnsi="Courier New" w:hint="default"/>
      </w:rPr>
    </w:lvl>
    <w:lvl w:ilvl="2" w:tplc="8026A0A4">
      <w:start w:val="1"/>
      <w:numFmt w:val="bullet"/>
      <w:lvlText w:val=""/>
      <w:lvlJc w:val="left"/>
      <w:pPr>
        <w:ind w:left="2160" w:hanging="360"/>
      </w:pPr>
      <w:rPr>
        <w:rFonts w:ascii="Wingdings" w:hAnsi="Wingdings" w:hint="default"/>
      </w:rPr>
    </w:lvl>
    <w:lvl w:ilvl="3" w:tplc="57C2105A">
      <w:start w:val="1"/>
      <w:numFmt w:val="bullet"/>
      <w:lvlText w:val=""/>
      <w:lvlJc w:val="left"/>
      <w:pPr>
        <w:ind w:left="2880" w:hanging="360"/>
      </w:pPr>
      <w:rPr>
        <w:rFonts w:ascii="Symbol" w:hAnsi="Symbol" w:hint="default"/>
      </w:rPr>
    </w:lvl>
    <w:lvl w:ilvl="4" w:tplc="890E6DC8">
      <w:start w:val="1"/>
      <w:numFmt w:val="bullet"/>
      <w:lvlText w:val="o"/>
      <w:lvlJc w:val="left"/>
      <w:pPr>
        <w:ind w:left="3600" w:hanging="360"/>
      </w:pPr>
      <w:rPr>
        <w:rFonts w:ascii="Courier New" w:hAnsi="Courier New" w:hint="default"/>
      </w:rPr>
    </w:lvl>
    <w:lvl w:ilvl="5" w:tplc="F3E05D94">
      <w:start w:val="1"/>
      <w:numFmt w:val="bullet"/>
      <w:lvlText w:val=""/>
      <w:lvlJc w:val="left"/>
      <w:pPr>
        <w:ind w:left="4320" w:hanging="360"/>
      </w:pPr>
      <w:rPr>
        <w:rFonts w:ascii="Wingdings" w:hAnsi="Wingdings" w:hint="default"/>
      </w:rPr>
    </w:lvl>
    <w:lvl w:ilvl="6" w:tplc="4A9E1B1C">
      <w:start w:val="1"/>
      <w:numFmt w:val="bullet"/>
      <w:lvlText w:val=""/>
      <w:lvlJc w:val="left"/>
      <w:pPr>
        <w:ind w:left="5040" w:hanging="360"/>
      </w:pPr>
      <w:rPr>
        <w:rFonts w:ascii="Symbol" w:hAnsi="Symbol" w:hint="default"/>
      </w:rPr>
    </w:lvl>
    <w:lvl w:ilvl="7" w:tplc="8B6ADBC2">
      <w:start w:val="1"/>
      <w:numFmt w:val="bullet"/>
      <w:lvlText w:val="o"/>
      <w:lvlJc w:val="left"/>
      <w:pPr>
        <w:ind w:left="5760" w:hanging="360"/>
      </w:pPr>
      <w:rPr>
        <w:rFonts w:ascii="Courier New" w:hAnsi="Courier New" w:hint="default"/>
      </w:rPr>
    </w:lvl>
    <w:lvl w:ilvl="8" w:tplc="19925DB6">
      <w:start w:val="1"/>
      <w:numFmt w:val="bullet"/>
      <w:lvlText w:val=""/>
      <w:lvlJc w:val="left"/>
      <w:pPr>
        <w:ind w:left="6480" w:hanging="360"/>
      </w:pPr>
      <w:rPr>
        <w:rFonts w:ascii="Wingdings" w:hAnsi="Wingdings" w:hint="default"/>
      </w:rPr>
    </w:lvl>
  </w:abstractNum>
  <w:abstractNum w:abstractNumId="7" w15:restartNumberingAfterBreak="0">
    <w:nsid w:val="0F696C06"/>
    <w:multiLevelType w:val="multilevel"/>
    <w:tmpl w:val="04140025"/>
    <w:lvl w:ilvl="0">
      <w:start w:val="1"/>
      <w:numFmt w:val="decimal"/>
      <w:pStyle w:val="Overskrift1"/>
      <w:lvlText w:val="%1"/>
      <w:lvlJc w:val="left"/>
      <w:pPr>
        <w:ind w:left="432" w:hanging="432"/>
      </w:pPr>
    </w:lvl>
    <w:lvl w:ilvl="1">
      <w:start w:val="1"/>
      <w:numFmt w:val="decimal"/>
      <w:pStyle w:val="Overskrift2"/>
      <w:lvlText w:val="%1.%2"/>
      <w:lvlJc w:val="left"/>
      <w:pPr>
        <w:ind w:left="576" w:hanging="576"/>
      </w:pPr>
    </w:lvl>
    <w:lvl w:ilvl="2">
      <w:start w:val="1"/>
      <w:numFmt w:val="decimal"/>
      <w:pStyle w:val="Overskrift3"/>
      <w:lvlText w:val="%1.%2.%3"/>
      <w:lvlJc w:val="left"/>
      <w:pPr>
        <w:ind w:left="720" w:hanging="720"/>
      </w:pPr>
    </w:lvl>
    <w:lvl w:ilvl="3">
      <w:start w:val="1"/>
      <w:numFmt w:val="decimal"/>
      <w:pStyle w:val="Overskrift4"/>
      <w:lvlText w:val="%1.%2.%3.%4"/>
      <w:lvlJc w:val="left"/>
      <w:pPr>
        <w:ind w:left="864" w:hanging="864"/>
      </w:pPr>
    </w:lvl>
    <w:lvl w:ilvl="4">
      <w:start w:val="1"/>
      <w:numFmt w:val="decimal"/>
      <w:pStyle w:val="Overskrift5"/>
      <w:lvlText w:val="%1.%2.%3.%4.%5"/>
      <w:lvlJc w:val="left"/>
      <w:pPr>
        <w:ind w:left="1008" w:hanging="1008"/>
      </w:pPr>
    </w:lvl>
    <w:lvl w:ilvl="5">
      <w:start w:val="1"/>
      <w:numFmt w:val="decimal"/>
      <w:pStyle w:val="Overskrift6"/>
      <w:lvlText w:val="%1.%2.%3.%4.%5.%6"/>
      <w:lvlJc w:val="left"/>
      <w:pPr>
        <w:ind w:left="1152" w:hanging="1152"/>
      </w:pPr>
    </w:lvl>
    <w:lvl w:ilvl="6">
      <w:start w:val="1"/>
      <w:numFmt w:val="decimal"/>
      <w:pStyle w:val="Overskrift7"/>
      <w:lvlText w:val="%1.%2.%3.%4.%5.%6.%7"/>
      <w:lvlJc w:val="left"/>
      <w:pPr>
        <w:ind w:left="1296" w:hanging="1296"/>
      </w:pPr>
    </w:lvl>
    <w:lvl w:ilvl="7">
      <w:start w:val="1"/>
      <w:numFmt w:val="decimal"/>
      <w:pStyle w:val="Overskrift8"/>
      <w:lvlText w:val="%1.%2.%3.%4.%5.%6.%7.%8"/>
      <w:lvlJc w:val="left"/>
      <w:pPr>
        <w:ind w:left="1440" w:hanging="1440"/>
      </w:pPr>
    </w:lvl>
    <w:lvl w:ilvl="8">
      <w:start w:val="1"/>
      <w:numFmt w:val="decimal"/>
      <w:pStyle w:val="Overskrift9"/>
      <w:lvlText w:val="%1.%2.%3.%4.%5.%6.%7.%8.%9"/>
      <w:lvlJc w:val="left"/>
      <w:pPr>
        <w:ind w:left="1584" w:hanging="1584"/>
      </w:pPr>
    </w:lvl>
  </w:abstractNum>
  <w:abstractNum w:abstractNumId="8" w15:restartNumberingAfterBreak="0">
    <w:nsid w:val="10025A80"/>
    <w:multiLevelType w:val="hybridMultilevel"/>
    <w:tmpl w:val="4D28582E"/>
    <w:lvl w:ilvl="0" w:tplc="7E249212">
      <w:start w:val="41"/>
      <w:numFmt w:val="bullet"/>
      <w:lvlText w:val=""/>
      <w:lvlJc w:val="left"/>
      <w:pPr>
        <w:ind w:left="360" w:hanging="360"/>
      </w:pPr>
      <w:rPr>
        <w:rFonts w:ascii="Symbol" w:eastAsiaTheme="minorHAnsi" w:hAnsi="Symbol" w:cstheme="minorBid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9" w15:restartNumberingAfterBreak="0">
    <w:nsid w:val="10D655EE"/>
    <w:multiLevelType w:val="hybridMultilevel"/>
    <w:tmpl w:val="FFFFFFFF"/>
    <w:lvl w:ilvl="0" w:tplc="9F645274">
      <w:start w:val="1"/>
      <w:numFmt w:val="bullet"/>
      <w:lvlText w:val="·"/>
      <w:lvlJc w:val="left"/>
      <w:pPr>
        <w:ind w:left="720" w:hanging="360"/>
      </w:pPr>
      <w:rPr>
        <w:rFonts w:ascii="Symbol" w:hAnsi="Symbol" w:hint="default"/>
      </w:rPr>
    </w:lvl>
    <w:lvl w:ilvl="1" w:tplc="C20AA53A">
      <w:start w:val="1"/>
      <w:numFmt w:val="bullet"/>
      <w:lvlText w:val="o"/>
      <w:lvlJc w:val="left"/>
      <w:pPr>
        <w:ind w:left="1440" w:hanging="360"/>
      </w:pPr>
      <w:rPr>
        <w:rFonts w:ascii="Courier New" w:hAnsi="Courier New" w:hint="default"/>
      </w:rPr>
    </w:lvl>
    <w:lvl w:ilvl="2" w:tplc="204C862C">
      <w:start w:val="1"/>
      <w:numFmt w:val="bullet"/>
      <w:lvlText w:val=""/>
      <w:lvlJc w:val="left"/>
      <w:pPr>
        <w:ind w:left="2160" w:hanging="360"/>
      </w:pPr>
      <w:rPr>
        <w:rFonts w:ascii="Wingdings" w:hAnsi="Wingdings" w:hint="default"/>
      </w:rPr>
    </w:lvl>
    <w:lvl w:ilvl="3" w:tplc="E5E03ED0">
      <w:start w:val="1"/>
      <w:numFmt w:val="bullet"/>
      <w:lvlText w:val=""/>
      <w:lvlJc w:val="left"/>
      <w:pPr>
        <w:ind w:left="2880" w:hanging="360"/>
      </w:pPr>
      <w:rPr>
        <w:rFonts w:ascii="Symbol" w:hAnsi="Symbol" w:hint="default"/>
      </w:rPr>
    </w:lvl>
    <w:lvl w:ilvl="4" w:tplc="30C67EBA">
      <w:start w:val="1"/>
      <w:numFmt w:val="bullet"/>
      <w:lvlText w:val="o"/>
      <w:lvlJc w:val="left"/>
      <w:pPr>
        <w:ind w:left="3600" w:hanging="360"/>
      </w:pPr>
      <w:rPr>
        <w:rFonts w:ascii="Courier New" w:hAnsi="Courier New" w:hint="default"/>
      </w:rPr>
    </w:lvl>
    <w:lvl w:ilvl="5" w:tplc="27DEC0F2">
      <w:start w:val="1"/>
      <w:numFmt w:val="bullet"/>
      <w:lvlText w:val=""/>
      <w:lvlJc w:val="left"/>
      <w:pPr>
        <w:ind w:left="4320" w:hanging="360"/>
      </w:pPr>
      <w:rPr>
        <w:rFonts w:ascii="Wingdings" w:hAnsi="Wingdings" w:hint="default"/>
      </w:rPr>
    </w:lvl>
    <w:lvl w:ilvl="6" w:tplc="A3043B30">
      <w:start w:val="1"/>
      <w:numFmt w:val="bullet"/>
      <w:lvlText w:val=""/>
      <w:lvlJc w:val="left"/>
      <w:pPr>
        <w:ind w:left="5040" w:hanging="360"/>
      </w:pPr>
      <w:rPr>
        <w:rFonts w:ascii="Symbol" w:hAnsi="Symbol" w:hint="default"/>
      </w:rPr>
    </w:lvl>
    <w:lvl w:ilvl="7" w:tplc="140C7278">
      <w:start w:val="1"/>
      <w:numFmt w:val="bullet"/>
      <w:lvlText w:val="o"/>
      <w:lvlJc w:val="left"/>
      <w:pPr>
        <w:ind w:left="5760" w:hanging="360"/>
      </w:pPr>
      <w:rPr>
        <w:rFonts w:ascii="Courier New" w:hAnsi="Courier New" w:hint="default"/>
      </w:rPr>
    </w:lvl>
    <w:lvl w:ilvl="8" w:tplc="0428EA52">
      <w:start w:val="1"/>
      <w:numFmt w:val="bullet"/>
      <w:lvlText w:val=""/>
      <w:lvlJc w:val="left"/>
      <w:pPr>
        <w:ind w:left="6480" w:hanging="360"/>
      </w:pPr>
      <w:rPr>
        <w:rFonts w:ascii="Wingdings" w:hAnsi="Wingdings" w:hint="default"/>
      </w:rPr>
    </w:lvl>
  </w:abstractNum>
  <w:abstractNum w:abstractNumId="10" w15:restartNumberingAfterBreak="0">
    <w:nsid w:val="120054FB"/>
    <w:multiLevelType w:val="multilevel"/>
    <w:tmpl w:val="FFFFFF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decimal"/>
      <w:lvlText w:val="%2.%3.1"/>
      <w:lvlJc w:val="left"/>
      <w:pPr>
        <w:ind w:left="2160" w:hanging="360"/>
      </w:p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3E435B6"/>
    <w:multiLevelType w:val="hybridMultilevel"/>
    <w:tmpl w:val="9014F356"/>
    <w:lvl w:ilvl="0" w:tplc="1688B558">
      <w:numFmt w:val="bullet"/>
      <w:lvlText w:val="-"/>
      <w:lvlJc w:val="left"/>
      <w:pPr>
        <w:ind w:left="720" w:hanging="360"/>
      </w:pPr>
      <w:rPr>
        <w:rFonts w:ascii="Oslo Sans Office" w:eastAsiaTheme="minorHAnsi" w:hAnsi="Oslo Sans Office" w:cstheme="minorBid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2" w15:restartNumberingAfterBreak="0">
    <w:nsid w:val="16602D48"/>
    <w:multiLevelType w:val="hybridMultilevel"/>
    <w:tmpl w:val="FFFFFFFF"/>
    <w:lvl w:ilvl="0" w:tplc="8BE4464A">
      <w:start w:val="1"/>
      <w:numFmt w:val="bullet"/>
      <w:lvlText w:val="·"/>
      <w:lvlJc w:val="left"/>
      <w:pPr>
        <w:ind w:left="720" w:hanging="360"/>
      </w:pPr>
      <w:rPr>
        <w:rFonts w:ascii="Symbol" w:hAnsi="Symbol" w:hint="default"/>
      </w:rPr>
    </w:lvl>
    <w:lvl w:ilvl="1" w:tplc="088C2C52">
      <w:start w:val="1"/>
      <w:numFmt w:val="bullet"/>
      <w:lvlText w:val="o"/>
      <w:lvlJc w:val="left"/>
      <w:pPr>
        <w:ind w:left="1440" w:hanging="360"/>
      </w:pPr>
      <w:rPr>
        <w:rFonts w:ascii="Courier New" w:hAnsi="Courier New" w:hint="default"/>
      </w:rPr>
    </w:lvl>
    <w:lvl w:ilvl="2" w:tplc="C848F532">
      <w:start w:val="1"/>
      <w:numFmt w:val="bullet"/>
      <w:lvlText w:val=""/>
      <w:lvlJc w:val="left"/>
      <w:pPr>
        <w:ind w:left="2160" w:hanging="360"/>
      </w:pPr>
      <w:rPr>
        <w:rFonts w:ascii="Wingdings" w:hAnsi="Wingdings" w:hint="default"/>
      </w:rPr>
    </w:lvl>
    <w:lvl w:ilvl="3" w:tplc="1CD20514">
      <w:start w:val="1"/>
      <w:numFmt w:val="bullet"/>
      <w:lvlText w:val=""/>
      <w:lvlJc w:val="left"/>
      <w:pPr>
        <w:ind w:left="2880" w:hanging="360"/>
      </w:pPr>
      <w:rPr>
        <w:rFonts w:ascii="Symbol" w:hAnsi="Symbol" w:hint="default"/>
      </w:rPr>
    </w:lvl>
    <w:lvl w:ilvl="4" w:tplc="333E1BF4">
      <w:start w:val="1"/>
      <w:numFmt w:val="bullet"/>
      <w:lvlText w:val="o"/>
      <w:lvlJc w:val="left"/>
      <w:pPr>
        <w:ind w:left="3600" w:hanging="360"/>
      </w:pPr>
      <w:rPr>
        <w:rFonts w:ascii="Courier New" w:hAnsi="Courier New" w:hint="default"/>
      </w:rPr>
    </w:lvl>
    <w:lvl w:ilvl="5" w:tplc="A2460AA6">
      <w:start w:val="1"/>
      <w:numFmt w:val="bullet"/>
      <w:lvlText w:val=""/>
      <w:lvlJc w:val="left"/>
      <w:pPr>
        <w:ind w:left="4320" w:hanging="360"/>
      </w:pPr>
      <w:rPr>
        <w:rFonts w:ascii="Wingdings" w:hAnsi="Wingdings" w:hint="default"/>
      </w:rPr>
    </w:lvl>
    <w:lvl w:ilvl="6" w:tplc="F5E87178">
      <w:start w:val="1"/>
      <w:numFmt w:val="bullet"/>
      <w:lvlText w:val=""/>
      <w:lvlJc w:val="left"/>
      <w:pPr>
        <w:ind w:left="5040" w:hanging="360"/>
      </w:pPr>
      <w:rPr>
        <w:rFonts w:ascii="Symbol" w:hAnsi="Symbol" w:hint="default"/>
      </w:rPr>
    </w:lvl>
    <w:lvl w:ilvl="7" w:tplc="988CB94E">
      <w:start w:val="1"/>
      <w:numFmt w:val="bullet"/>
      <w:lvlText w:val="o"/>
      <w:lvlJc w:val="left"/>
      <w:pPr>
        <w:ind w:left="5760" w:hanging="360"/>
      </w:pPr>
      <w:rPr>
        <w:rFonts w:ascii="Courier New" w:hAnsi="Courier New" w:hint="default"/>
      </w:rPr>
    </w:lvl>
    <w:lvl w:ilvl="8" w:tplc="72605AEA">
      <w:start w:val="1"/>
      <w:numFmt w:val="bullet"/>
      <w:lvlText w:val=""/>
      <w:lvlJc w:val="left"/>
      <w:pPr>
        <w:ind w:left="6480" w:hanging="360"/>
      </w:pPr>
      <w:rPr>
        <w:rFonts w:ascii="Wingdings" w:hAnsi="Wingdings" w:hint="default"/>
      </w:rPr>
    </w:lvl>
  </w:abstractNum>
  <w:abstractNum w:abstractNumId="13" w15:restartNumberingAfterBreak="0">
    <w:nsid w:val="1B7A3E87"/>
    <w:multiLevelType w:val="hybridMultilevel"/>
    <w:tmpl w:val="F7287A36"/>
    <w:lvl w:ilvl="0" w:tplc="51BA9D32">
      <w:start w:val="2"/>
      <w:numFmt w:val="decimal"/>
      <w:lvlText w:val="%1."/>
      <w:lvlJc w:val="left"/>
      <w:pPr>
        <w:ind w:left="936" w:hanging="360"/>
      </w:pPr>
      <w:rPr>
        <w:rFonts w:hint="default"/>
      </w:rPr>
    </w:lvl>
    <w:lvl w:ilvl="1" w:tplc="04140019" w:tentative="1">
      <w:start w:val="1"/>
      <w:numFmt w:val="lowerLetter"/>
      <w:lvlText w:val="%2."/>
      <w:lvlJc w:val="left"/>
      <w:pPr>
        <w:ind w:left="1656" w:hanging="360"/>
      </w:pPr>
    </w:lvl>
    <w:lvl w:ilvl="2" w:tplc="0414001B" w:tentative="1">
      <w:start w:val="1"/>
      <w:numFmt w:val="lowerRoman"/>
      <w:lvlText w:val="%3."/>
      <w:lvlJc w:val="right"/>
      <w:pPr>
        <w:ind w:left="2376" w:hanging="180"/>
      </w:pPr>
    </w:lvl>
    <w:lvl w:ilvl="3" w:tplc="0414000F" w:tentative="1">
      <w:start w:val="1"/>
      <w:numFmt w:val="decimal"/>
      <w:lvlText w:val="%4."/>
      <w:lvlJc w:val="left"/>
      <w:pPr>
        <w:ind w:left="3096" w:hanging="360"/>
      </w:pPr>
    </w:lvl>
    <w:lvl w:ilvl="4" w:tplc="04140019" w:tentative="1">
      <w:start w:val="1"/>
      <w:numFmt w:val="lowerLetter"/>
      <w:lvlText w:val="%5."/>
      <w:lvlJc w:val="left"/>
      <w:pPr>
        <w:ind w:left="3816" w:hanging="360"/>
      </w:pPr>
    </w:lvl>
    <w:lvl w:ilvl="5" w:tplc="0414001B" w:tentative="1">
      <w:start w:val="1"/>
      <w:numFmt w:val="lowerRoman"/>
      <w:lvlText w:val="%6."/>
      <w:lvlJc w:val="right"/>
      <w:pPr>
        <w:ind w:left="4536" w:hanging="180"/>
      </w:pPr>
    </w:lvl>
    <w:lvl w:ilvl="6" w:tplc="0414000F" w:tentative="1">
      <w:start w:val="1"/>
      <w:numFmt w:val="decimal"/>
      <w:lvlText w:val="%7."/>
      <w:lvlJc w:val="left"/>
      <w:pPr>
        <w:ind w:left="5256" w:hanging="360"/>
      </w:pPr>
    </w:lvl>
    <w:lvl w:ilvl="7" w:tplc="04140019" w:tentative="1">
      <w:start w:val="1"/>
      <w:numFmt w:val="lowerLetter"/>
      <w:lvlText w:val="%8."/>
      <w:lvlJc w:val="left"/>
      <w:pPr>
        <w:ind w:left="5976" w:hanging="360"/>
      </w:pPr>
    </w:lvl>
    <w:lvl w:ilvl="8" w:tplc="0414001B" w:tentative="1">
      <w:start w:val="1"/>
      <w:numFmt w:val="lowerRoman"/>
      <w:lvlText w:val="%9."/>
      <w:lvlJc w:val="right"/>
      <w:pPr>
        <w:ind w:left="6696" w:hanging="180"/>
      </w:pPr>
    </w:lvl>
  </w:abstractNum>
  <w:abstractNum w:abstractNumId="14" w15:restartNumberingAfterBreak="0">
    <w:nsid w:val="201C525F"/>
    <w:multiLevelType w:val="hybridMultilevel"/>
    <w:tmpl w:val="FFFFFFFF"/>
    <w:lvl w:ilvl="0" w:tplc="2F7CF8D6">
      <w:start w:val="1"/>
      <w:numFmt w:val="bullet"/>
      <w:lvlText w:val="·"/>
      <w:lvlJc w:val="left"/>
      <w:pPr>
        <w:ind w:left="720" w:hanging="360"/>
      </w:pPr>
      <w:rPr>
        <w:rFonts w:ascii="Symbol" w:hAnsi="Symbol" w:hint="default"/>
      </w:rPr>
    </w:lvl>
    <w:lvl w:ilvl="1" w:tplc="B29C8D90">
      <w:start w:val="1"/>
      <w:numFmt w:val="bullet"/>
      <w:lvlText w:val="o"/>
      <w:lvlJc w:val="left"/>
      <w:pPr>
        <w:ind w:left="1440" w:hanging="360"/>
      </w:pPr>
      <w:rPr>
        <w:rFonts w:ascii="Courier New" w:hAnsi="Courier New" w:hint="default"/>
      </w:rPr>
    </w:lvl>
    <w:lvl w:ilvl="2" w:tplc="2ED63D5E">
      <w:start w:val="1"/>
      <w:numFmt w:val="bullet"/>
      <w:lvlText w:val=""/>
      <w:lvlJc w:val="left"/>
      <w:pPr>
        <w:ind w:left="2160" w:hanging="360"/>
      </w:pPr>
      <w:rPr>
        <w:rFonts w:ascii="Wingdings" w:hAnsi="Wingdings" w:hint="default"/>
      </w:rPr>
    </w:lvl>
    <w:lvl w:ilvl="3" w:tplc="AD02ABA8">
      <w:start w:val="1"/>
      <w:numFmt w:val="bullet"/>
      <w:lvlText w:val=""/>
      <w:lvlJc w:val="left"/>
      <w:pPr>
        <w:ind w:left="2880" w:hanging="360"/>
      </w:pPr>
      <w:rPr>
        <w:rFonts w:ascii="Symbol" w:hAnsi="Symbol" w:hint="default"/>
      </w:rPr>
    </w:lvl>
    <w:lvl w:ilvl="4" w:tplc="BCB2A79C">
      <w:start w:val="1"/>
      <w:numFmt w:val="bullet"/>
      <w:lvlText w:val="o"/>
      <w:lvlJc w:val="left"/>
      <w:pPr>
        <w:ind w:left="3600" w:hanging="360"/>
      </w:pPr>
      <w:rPr>
        <w:rFonts w:ascii="Courier New" w:hAnsi="Courier New" w:hint="default"/>
      </w:rPr>
    </w:lvl>
    <w:lvl w:ilvl="5" w:tplc="8B4C8CCC">
      <w:start w:val="1"/>
      <w:numFmt w:val="bullet"/>
      <w:lvlText w:val=""/>
      <w:lvlJc w:val="left"/>
      <w:pPr>
        <w:ind w:left="4320" w:hanging="360"/>
      </w:pPr>
      <w:rPr>
        <w:rFonts w:ascii="Wingdings" w:hAnsi="Wingdings" w:hint="default"/>
      </w:rPr>
    </w:lvl>
    <w:lvl w:ilvl="6" w:tplc="19EE1446">
      <w:start w:val="1"/>
      <w:numFmt w:val="bullet"/>
      <w:lvlText w:val=""/>
      <w:lvlJc w:val="left"/>
      <w:pPr>
        <w:ind w:left="5040" w:hanging="360"/>
      </w:pPr>
      <w:rPr>
        <w:rFonts w:ascii="Symbol" w:hAnsi="Symbol" w:hint="default"/>
      </w:rPr>
    </w:lvl>
    <w:lvl w:ilvl="7" w:tplc="0AAEEEB8">
      <w:start w:val="1"/>
      <w:numFmt w:val="bullet"/>
      <w:lvlText w:val="o"/>
      <w:lvlJc w:val="left"/>
      <w:pPr>
        <w:ind w:left="5760" w:hanging="360"/>
      </w:pPr>
      <w:rPr>
        <w:rFonts w:ascii="Courier New" w:hAnsi="Courier New" w:hint="default"/>
      </w:rPr>
    </w:lvl>
    <w:lvl w:ilvl="8" w:tplc="B1C2E1FC">
      <w:start w:val="1"/>
      <w:numFmt w:val="bullet"/>
      <w:lvlText w:val=""/>
      <w:lvlJc w:val="left"/>
      <w:pPr>
        <w:ind w:left="6480" w:hanging="360"/>
      </w:pPr>
      <w:rPr>
        <w:rFonts w:ascii="Wingdings" w:hAnsi="Wingdings" w:hint="default"/>
      </w:rPr>
    </w:lvl>
  </w:abstractNum>
  <w:abstractNum w:abstractNumId="15" w15:restartNumberingAfterBreak="0">
    <w:nsid w:val="2219A448"/>
    <w:multiLevelType w:val="hybridMultilevel"/>
    <w:tmpl w:val="FFFFFFFF"/>
    <w:lvl w:ilvl="0" w:tplc="55B45C74">
      <w:start w:val="1"/>
      <w:numFmt w:val="bullet"/>
      <w:lvlText w:val=""/>
      <w:lvlJc w:val="left"/>
      <w:pPr>
        <w:ind w:left="1068" w:hanging="360"/>
      </w:pPr>
      <w:rPr>
        <w:rFonts w:ascii="Symbol" w:hAnsi="Symbol" w:hint="default"/>
      </w:rPr>
    </w:lvl>
    <w:lvl w:ilvl="1" w:tplc="4884673A">
      <w:start w:val="1"/>
      <w:numFmt w:val="bullet"/>
      <w:lvlText w:val="o"/>
      <w:lvlJc w:val="left"/>
      <w:pPr>
        <w:ind w:left="1788" w:hanging="360"/>
      </w:pPr>
      <w:rPr>
        <w:rFonts w:ascii="Courier New" w:hAnsi="Courier New" w:hint="default"/>
      </w:rPr>
    </w:lvl>
    <w:lvl w:ilvl="2" w:tplc="72ACB396">
      <w:start w:val="1"/>
      <w:numFmt w:val="bullet"/>
      <w:lvlText w:val=""/>
      <w:lvlJc w:val="left"/>
      <w:pPr>
        <w:ind w:left="2508" w:hanging="360"/>
      </w:pPr>
      <w:rPr>
        <w:rFonts w:ascii="Wingdings" w:hAnsi="Wingdings" w:hint="default"/>
      </w:rPr>
    </w:lvl>
    <w:lvl w:ilvl="3" w:tplc="16BC6ECC">
      <w:start w:val="1"/>
      <w:numFmt w:val="bullet"/>
      <w:lvlText w:val=""/>
      <w:lvlJc w:val="left"/>
      <w:pPr>
        <w:ind w:left="3228" w:hanging="360"/>
      </w:pPr>
      <w:rPr>
        <w:rFonts w:ascii="Symbol" w:hAnsi="Symbol" w:hint="default"/>
      </w:rPr>
    </w:lvl>
    <w:lvl w:ilvl="4" w:tplc="272668A8">
      <w:start w:val="1"/>
      <w:numFmt w:val="bullet"/>
      <w:lvlText w:val="o"/>
      <w:lvlJc w:val="left"/>
      <w:pPr>
        <w:ind w:left="3948" w:hanging="360"/>
      </w:pPr>
      <w:rPr>
        <w:rFonts w:ascii="Courier New" w:hAnsi="Courier New" w:hint="default"/>
      </w:rPr>
    </w:lvl>
    <w:lvl w:ilvl="5" w:tplc="80A6D2F8">
      <w:start w:val="1"/>
      <w:numFmt w:val="bullet"/>
      <w:lvlText w:val=""/>
      <w:lvlJc w:val="left"/>
      <w:pPr>
        <w:ind w:left="4668" w:hanging="360"/>
      </w:pPr>
      <w:rPr>
        <w:rFonts w:ascii="Wingdings" w:hAnsi="Wingdings" w:hint="default"/>
      </w:rPr>
    </w:lvl>
    <w:lvl w:ilvl="6" w:tplc="0A863238">
      <w:start w:val="1"/>
      <w:numFmt w:val="bullet"/>
      <w:lvlText w:val=""/>
      <w:lvlJc w:val="left"/>
      <w:pPr>
        <w:ind w:left="5388" w:hanging="360"/>
      </w:pPr>
      <w:rPr>
        <w:rFonts w:ascii="Symbol" w:hAnsi="Symbol" w:hint="default"/>
      </w:rPr>
    </w:lvl>
    <w:lvl w:ilvl="7" w:tplc="135AB212">
      <w:start w:val="1"/>
      <w:numFmt w:val="bullet"/>
      <w:lvlText w:val="o"/>
      <w:lvlJc w:val="left"/>
      <w:pPr>
        <w:ind w:left="6108" w:hanging="360"/>
      </w:pPr>
      <w:rPr>
        <w:rFonts w:ascii="Courier New" w:hAnsi="Courier New" w:hint="default"/>
      </w:rPr>
    </w:lvl>
    <w:lvl w:ilvl="8" w:tplc="CD40B990">
      <w:start w:val="1"/>
      <w:numFmt w:val="bullet"/>
      <w:lvlText w:val=""/>
      <w:lvlJc w:val="left"/>
      <w:pPr>
        <w:ind w:left="6828" w:hanging="360"/>
      </w:pPr>
      <w:rPr>
        <w:rFonts w:ascii="Wingdings" w:hAnsi="Wingdings" w:hint="default"/>
      </w:rPr>
    </w:lvl>
  </w:abstractNum>
  <w:abstractNum w:abstractNumId="16" w15:restartNumberingAfterBreak="0">
    <w:nsid w:val="253172E1"/>
    <w:multiLevelType w:val="hybridMultilevel"/>
    <w:tmpl w:val="EC1A3FA2"/>
    <w:lvl w:ilvl="0" w:tplc="04140001">
      <w:start w:val="1"/>
      <w:numFmt w:val="bullet"/>
      <w:lvlText w:val=""/>
      <w:lvlJc w:val="left"/>
      <w:pPr>
        <w:ind w:left="3600" w:hanging="360"/>
      </w:pPr>
      <w:rPr>
        <w:rFonts w:ascii="Symbol" w:hAnsi="Symbol" w:hint="default"/>
      </w:rPr>
    </w:lvl>
    <w:lvl w:ilvl="1" w:tplc="04140003" w:tentative="1">
      <w:start w:val="1"/>
      <w:numFmt w:val="bullet"/>
      <w:lvlText w:val="o"/>
      <w:lvlJc w:val="left"/>
      <w:pPr>
        <w:ind w:left="4320" w:hanging="360"/>
      </w:pPr>
      <w:rPr>
        <w:rFonts w:ascii="Courier New" w:hAnsi="Courier New" w:cs="Courier New" w:hint="default"/>
      </w:rPr>
    </w:lvl>
    <w:lvl w:ilvl="2" w:tplc="04140005" w:tentative="1">
      <w:start w:val="1"/>
      <w:numFmt w:val="bullet"/>
      <w:lvlText w:val=""/>
      <w:lvlJc w:val="left"/>
      <w:pPr>
        <w:ind w:left="5040" w:hanging="360"/>
      </w:pPr>
      <w:rPr>
        <w:rFonts w:ascii="Wingdings" w:hAnsi="Wingdings" w:hint="default"/>
      </w:rPr>
    </w:lvl>
    <w:lvl w:ilvl="3" w:tplc="04140001" w:tentative="1">
      <w:start w:val="1"/>
      <w:numFmt w:val="bullet"/>
      <w:lvlText w:val=""/>
      <w:lvlJc w:val="left"/>
      <w:pPr>
        <w:ind w:left="5760" w:hanging="360"/>
      </w:pPr>
      <w:rPr>
        <w:rFonts w:ascii="Symbol" w:hAnsi="Symbol" w:hint="default"/>
      </w:rPr>
    </w:lvl>
    <w:lvl w:ilvl="4" w:tplc="04140003" w:tentative="1">
      <w:start w:val="1"/>
      <w:numFmt w:val="bullet"/>
      <w:lvlText w:val="o"/>
      <w:lvlJc w:val="left"/>
      <w:pPr>
        <w:ind w:left="6480" w:hanging="360"/>
      </w:pPr>
      <w:rPr>
        <w:rFonts w:ascii="Courier New" w:hAnsi="Courier New" w:cs="Courier New" w:hint="default"/>
      </w:rPr>
    </w:lvl>
    <w:lvl w:ilvl="5" w:tplc="04140005" w:tentative="1">
      <w:start w:val="1"/>
      <w:numFmt w:val="bullet"/>
      <w:lvlText w:val=""/>
      <w:lvlJc w:val="left"/>
      <w:pPr>
        <w:ind w:left="7200" w:hanging="360"/>
      </w:pPr>
      <w:rPr>
        <w:rFonts w:ascii="Wingdings" w:hAnsi="Wingdings" w:hint="default"/>
      </w:rPr>
    </w:lvl>
    <w:lvl w:ilvl="6" w:tplc="04140001" w:tentative="1">
      <w:start w:val="1"/>
      <w:numFmt w:val="bullet"/>
      <w:lvlText w:val=""/>
      <w:lvlJc w:val="left"/>
      <w:pPr>
        <w:ind w:left="7920" w:hanging="360"/>
      </w:pPr>
      <w:rPr>
        <w:rFonts w:ascii="Symbol" w:hAnsi="Symbol" w:hint="default"/>
      </w:rPr>
    </w:lvl>
    <w:lvl w:ilvl="7" w:tplc="04140003" w:tentative="1">
      <w:start w:val="1"/>
      <w:numFmt w:val="bullet"/>
      <w:lvlText w:val="o"/>
      <w:lvlJc w:val="left"/>
      <w:pPr>
        <w:ind w:left="8640" w:hanging="360"/>
      </w:pPr>
      <w:rPr>
        <w:rFonts w:ascii="Courier New" w:hAnsi="Courier New" w:cs="Courier New" w:hint="default"/>
      </w:rPr>
    </w:lvl>
    <w:lvl w:ilvl="8" w:tplc="04140005" w:tentative="1">
      <w:start w:val="1"/>
      <w:numFmt w:val="bullet"/>
      <w:lvlText w:val=""/>
      <w:lvlJc w:val="left"/>
      <w:pPr>
        <w:ind w:left="9360" w:hanging="360"/>
      </w:pPr>
      <w:rPr>
        <w:rFonts w:ascii="Wingdings" w:hAnsi="Wingdings" w:hint="default"/>
      </w:rPr>
    </w:lvl>
  </w:abstractNum>
  <w:abstractNum w:abstractNumId="17" w15:restartNumberingAfterBreak="0">
    <w:nsid w:val="274A0E0E"/>
    <w:multiLevelType w:val="hybridMultilevel"/>
    <w:tmpl w:val="BAE68AAA"/>
    <w:lvl w:ilvl="0" w:tplc="0414000F">
      <w:start w:val="1"/>
      <w:numFmt w:val="decimal"/>
      <w:lvlText w:val="%1."/>
      <w:lvlJc w:val="left"/>
      <w:pPr>
        <w:ind w:left="360" w:hanging="360"/>
      </w:pPr>
    </w:lvl>
    <w:lvl w:ilvl="1" w:tplc="04140019" w:tentative="1">
      <w:start w:val="1"/>
      <w:numFmt w:val="lowerLetter"/>
      <w:lvlText w:val="%2."/>
      <w:lvlJc w:val="left"/>
      <w:pPr>
        <w:ind w:left="1080" w:hanging="360"/>
      </w:pPr>
    </w:lvl>
    <w:lvl w:ilvl="2" w:tplc="0414001B" w:tentative="1">
      <w:start w:val="1"/>
      <w:numFmt w:val="lowerRoman"/>
      <w:lvlText w:val="%3."/>
      <w:lvlJc w:val="right"/>
      <w:pPr>
        <w:ind w:left="1800" w:hanging="180"/>
      </w:pPr>
    </w:lvl>
    <w:lvl w:ilvl="3" w:tplc="0414000F" w:tentative="1">
      <w:start w:val="1"/>
      <w:numFmt w:val="decimal"/>
      <w:lvlText w:val="%4."/>
      <w:lvlJc w:val="left"/>
      <w:pPr>
        <w:ind w:left="2520" w:hanging="360"/>
      </w:pPr>
    </w:lvl>
    <w:lvl w:ilvl="4" w:tplc="04140019" w:tentative="1">
      <w:start w:val="1"/>
      <w:numFmt w:val="lowerLetter"/>
      <w:lvlText w:val="%5."/>
      <w:lvlJc w:val="left"/>
      <w:pPr>
        <w:ind w:left="3240" w:hanging="360"/>
      </w:pPr>
    </w:lvl>
    <w:lvl w:ilvl="5" w:tplc="0414001B" w:tentative="1">
      <w:start w:val="1"/>
      <w:numFmt w:val="lowerRoman"/>
      <w:lvlText w:val="%6."/>
      <w:lvlJc w:val="right"/>
      <w:pPr>
        <w:ind w:left="3960" w:hanging="180"/>
      </w:pPr>
    </w:lvl>
    <w:lvl w:ilvl="6" w:tplc="0414000F" w:tentative="1">
      <w:start w:val="1"/>
      <w:numFmt w:val="decimal"/>
      <w:lvlText w:val="%7."/>
      <w:lvlJc w:val="left"/>
      <w:pPr>
        <w:ind w:left="4680" w:hanging="360"/>
      </w:pPr>
    </w:lvl>
    <w:lvl w:ilvl="7" w:tplc="04140019" w:tentative="1">
      <w:start w:val="1"/>
      <w:numFmt w:val="lowerLetter"/>
      <w:lvlText w:val="%8."/>
      <w:lvlJc w:val="left"/>
      <w:pPr>
        <w:ind w:left="5400" w:hanging="360"/>
      </w:pPr>
    </w:lvl>
    <w:lvl w:ilvl="8" w:tplc="0414001B" w:tentative="1">
      <w:start w:val="1"/>
      <w:numFmt w:val="lowerRoman"/>
      <w:lvlText w:val="%9."/>
      <w:lvlJc w:val="right"/>
      <w:pPr>
        <w:ind w:left="6120" w:hanging="180"/>
      </w:pPr>
    </w:lvl>
  </w:abstractNum>
  <w:abstractNum w:abstractNumId="18" w15:restartNumberingAfterBreak="0">
    <w:nsid w:val="2ECA3585"/>
    <w:multiLevelType w:val="hybridMultilevel"/>
    <w:tmpl w:val="B972D24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9" w15:restartNumberingAfterBreak="0">
    <w:nsid w:val="2EFB05F0"/>
    <w:multiLevelType w:val="hybridMultilevel"/>
    <w:tmpl w:val="7D884A84"/>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0" w15:restartNumberingAfterBreak="0">
    <w:nsid w:val="3A005BFF"/>
    <w:multiLevelType w:val="hybridMultilevel"/>
    <w:tmpl w:val="FEFA7682"/>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1" w15:restartNumberingAfterBreak="0">
    <w:nsid w:val="3D580B06"/>
    <w:multiLevelType w:val="hybridMultilevel"/>
    <w:tmpl w:val="2DF8D8F4"/>
    <w:lvl w:ilvl="0" w:tplc="0414000F">
      <w:start w:val="1"/>
      <w:numFmt w:val="decimal"/>
      <w:lvlText w:val="%1."/>
      <w:lvlJc w:val="left"/>
      <w:pPr>
        <w:ind w:left="360" w:hanging="360"/>
      </w:pPr>
      <w:rPr>
        <w:rFonts w:hint="default"/>
      </w:rPr>
    </w:lvl>
    <w:lvl w:ilvl="1" w:tplc="04140019" w:tentative="1">
      <w:start w:val="1"/>
      <w:numFmt w:val="lowerLetter"/>
      <w:lvlText w:val="%2."/>
      <w:lvlJc w:val="left"/>
      <w:pPr>
        <w:ind w:left="1080" w:hanging="360"/>
      </w:pPr>
    </w:lvl>
    <w:lvl w:ilvl="2" w:tplc="0414001B" w:tentative="1">
      <w:start w:val="1"/>
      <w:numFmt w:val="lowerRoman"/>
      <w:lvlText w:val="%3."/>
      <w:lvlJc w:val="right"/>
      <w:pPr>
        <w:ind w:left="1800" w:hanging="180"/>
      </w:pPr>
    </w:lvl>
    <w:lvl w:ilvl="3" w:tplc="0414000F" w:tentative="1">
      <w:start w:val="1"/>
      <w:numFmt w:val="decimal"/>
      <w:lvlText w:val="%4."/>
      <w:lvlJc w:val="left"/>
      <w:pPr>
        <w:ind w:left="2520" w:hanging="360"/>
      </w:pPr>
    </w:lvl>
    <w:lvl w:ilvl="4" w:tplc="04140019" w:tentative="1">
      <w:start w:val="1"/>
      <w:numFmt w:val="lowerLetter"/>
      <w:lvlText w:val="%5."/>
      <w:lvlJc w:val="left"/>
      <w:pPr>
        <w:ind w:left="3240" w:hanging="360"/>
      </w:pPr>
    </w:lvl>
    <w:lvl w:ilvl="5" w:tplc="0414001B" w:tentative="1">
      <w:start w:val="1"/>
      <w:numFmt w:val="lowerRoman"/>
      <w:lvlText w:val="%6."/>
      <w:lvlJc w:val="right"/>
      <w:pPr>
        <w:ind w:left="3960" w:hanging="180"/>
      </w:pPr>
    </w:lvl>
    <w:lvl w:ilvl="6" w:tplc="0414000F" w:tentative="1">
      <w:start w:val="1"/>
      <w:numFmt w:val="decimal"/>
      <w:lvlText w:val="%7."/>
      <w:lvlJc w:val="left"/>
      <w:pPr>
        <w:ind w:left="4680" w:hanging="360"/>
      </w:pPr>
    </w:lvl>
    <w:lvl w:ilvl="7" w:tplc="04140019" w:tentative="1">
      <w:start w:val="1"/>
      <w:numFmt w:val="lowerLetter"/>
      <w:lvlText w:val="%8."/>
      <w:lvlJc w:val="left"/>
      <w:pPr>
        <w:ind w:left="5400" w:hanging="360"/>
      </w:pPr>
    </w:lvl>
    <w:lvl w:ilvl="8" w:tplc="0414001B" w:tentative="1">
      <w:start w:val="1"/>
      <w:numFmt w:val="lowerRoman"/>
      <w:lvlText w:val="%9."/>
      <w:lvlJc w:val="right"/>
      <w:pPr>
        <w:ind w:left="6120" w:hanging="180"/>
      </w:pPr>
    </w:lvl>
  </w:abstractNum>
  <w:abstractNum w:abstractNumId="22" w15:restartNumberingAfterBreak="0">
    <w:nsid w:val="3D6D8E5A"/>
    <w:multiLevelType w:val="hybridMultilevel"/>
    <w:tmpl w:val="FFFFFFFF"/>
    <w:lvl w:ilvl="0" w:tplc="93523424">
      <w:start w:val="1"/>
      <w:numFmt w:val="bullet"/>
      <w:lvlText w:val="·"/>
      <w:lvlJc w:val="left"/>
      <w:pPr>
        <w:ind w:left="720" w:hanging="360"/>
      </w:pPr>
      <w:rPr>
        <w:rFonts w:ascii="Symbol" w:hAnsi="Symbol" w:hint="default"/>
      </w:rPr>
    </w:lvl>
    <w:lvl w:ilvl="1" w:tplc="B234FD54">
      <w:start w:val="1"/>
      <w:numFmt w:val="bullet"/>
      <w:lvlText w:val="o"/>
      <w:lvlJc w:val="left"/>
      <w:pPr>
        <w:ind w:left="1440" w:hanging="360"/>
      </w:pPr>
      <w:rPr>
        <w:rFonts w:ascii="Courier New" w:hAnsi="Courier New" w:hint="default"/>
      </w:rPr>
    </w:lvl>
    <w:lvl w:ilvl="2" w:tplc="0EA060C2">
      <w:start w:val="1"/>
      <w:numFmt w:val="bullet"/>
      <w:lvlText w:val=""/>
      <w:lvlJc w:val="left"/>
      <w:pPr>
        <w:ind w:left="2160" w:hanging="360"/>
      </w:pPr>
      <w:rPr>
        <w:rFonts w:ascii="Wingdings" w:hAnsi="Wingdings" w:hint="default"/>
      </w:rPr>
    </w:lvl>
    <w:lvl w:ilvl="3" w:tplc="92346B64">
      <w:start w:val="1"/>
      <w:numFmt w:val="bullet"/>
      <w:lvlText w:val=""/>
      <w:lvlJc w:val="left"/>
      <w:pPr>
        <w:ind w:left="2880" w:hanging="360"/>
      </w:pPr>
      <w:rPr>
        <w:rFonts w:ascii="Symbol" w:hAnsi="Symbol" w:hint="default"/>
      </w:rPr>
    </w:lvl>
    <w:lvl w:ilvl="4" w:tplc="66C880C4">
      <w:start w:val="1"/>
      <w:numFmt w:val="bullet"/>
      <w:lvlText w:val="o"/>
      <w:lvlJc w:val="left"/>
      <w:pPr>
        <w:ind w:left="3600" w:hanging="360"/>
      </w:pPr>
      <w:rPr>
        <w:rFonts w:ascii="Courier New" w:hAnsi="Courier New" w:hint="default"/>
      </w:rPr>
    </w:lvl>
    <w:lvl w:ilvl="5" w:tplc="853CE90E">
      <w:start w:val="1"/>
      <w:numFmt w:val="bullet"/>
      <w:lvlText w:val=""/>
      <w:lvlJc w:val="left"/>
      <w:pPr>
        <w:ind w:left="4320" w:hanging="360"/>
      </w:pPr>
      <w:rPr>
        <w:rFonts w:ascii="Wingdings" w:hAnsi="Wingdings" w:hint="default"/>
      </w:rPr>
    </w:lvl>
    <w:lvl w:ilvl="6" w:tplc="72C0C62E">
      <w:start w:val="1"/>
      <w:numFmt w:val="bullet"/>
      <w:lvlText w:val=""/>
      <w:lvlJc w:val="left"/>
      <w:pPr>
        <w:ind w:left="5040" w:hanging="360"/>
      </w:pPr>
      <w:rPr>
        <w:rFonts w:ascii="Symbol" w:hAnsi="Symbol" w:hint="default"/>
      </w:rPr>
    </w:lvl>
    <w:lvl w:ilvl="7" w:tplc="8AFA01BE">
      <w:start w:val="1"/>
      <w:numFmt w:val="bullet"/>
      <w:lvlText w:val="o"/>
      <w:lvlJc w:val="left"/>
      <w:pPr>
        <w:ind w:left="5760" w:hanging="360"/>
      </w:pPr>
      <w:rPr>
        <w:rFonts w:ascii="Courier New" w:hAnsi="Courier New" w:hint="default"/>
      </w:rPr>
    </w:lvl>
    <w:lvl w:ilvl="8" w:tplc="48789F2E">
      <w:start w:val="1"/>
      <w:numFmt w:val="bullet"/>
      <w:lvlText w:val=""/>
      <w:lvlJc w:val="left"/>
      <w:pPr>
        <w:ind w:left="6480" w:hanging="360"/>
      </w:pPr>
      <w:rPr>
        <w:rFonts w:ascii="Wingdings" w:hAnsi="Wingdings" w:hint="default"/>
      </w:rPr>
    </w:lvl>
  </w:abstractNum>
  <w:abstractNum w:abstractNumId="23" w15:restartNumberingAfterBreak="0">
    <w:nsid w:val="3D8318FC"/>
    <w:multiLevelType w:val="hybridMultilevel"/>
    <w:tmpl w:val="18B8BEA2"/>
    <w:lvl w:ilvl="0" w:tplc="6E205A70">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4240AFF7"/>
    <w:multiLevelType w:val="hybridMultilevel"/>
    <w:tmpl w:val="FFFFFFFF"/>
    <w:lvl w:ilvl="0" w:tplc="60760A04">
      <w:start w:val="1"/>
      <w:numFmt w:val="decimal"/>
      <w:lvlText w:val="%1."/>
      <w:lvlJc w:val="left"/>
      <w:pPr>
        <w:ind w:left="360" w:hanging="360"/>
      </w:pPr>
    </w:lvl>
    <w:lvl w:ilvl="1" w:tplc="A2D08AEA">
      <w:start w:val="1"/>
      <w:numFmt w:val="bullet"/>
      <w:lvlText w:val=""/>
      <w:lvlJc w:val="left"/>
      <w:pPr>
        <w:ind w:left="1080" w:hanging="360"/>
      </w:pPr>
      <w:rPr>
        <w:rFonts w:ascii="Symbol" w:hAnsi="Symbol" w:hint="default"/>
      </w:rPr>
    </w:lvl>
    <w:lvl w:ilvl="2" w:tplc="D6C601CC">
      <w:start w:val="1"/>
      <w:numFmt w:val="lowerRoman"/>
      <w:lvlText w:val="%3."/>
      <w:lvlJc w:val="right"/>
      <w:pPr>
        <w:ind w:left="1800" w:hanging="180"/>
      </w:pPr>
    </w:lvl>
    <w:lvl w:ilvl="3" w:tplc="4162E27E">
      <w:start w:val="1"/>
      <w:numFmt w:val="decimal"/>
      <w:lvlText w:val="%4."/>
      <w:lvlJc w:val="left"/>
      <w:pPr>
        <w:ind w:left="2520" w:hanging="360"/>
      </w:pPr>
    </w:lvl>
    <w:lvl w:ilvl="4" w:tplc="800A6372">
      <w:start w:val="1"/>
      <w:numFmt w:val="lowerLetter"/>
      <w:lvlText w:val="%5."/>
      <w:lvlJc w:val="left"/>
      <w:pPr>
        <w:ind w:left="3240" w:hanging="360"/>
      </w:pPr>
    </w:lvl>
    <w:lvl w:ilvl="5" w:tplc="6DCE0196">
      <w:start w:val="1"/>
      <w:numFmt w:val="lowerRoman"/>
      <w:lvlText w:val="%6."/>
      <w:lvlJc w:val="right"/>
      <w:pPr>
        <w:ind w:left="3960" w:hanging="180"/>
      </w:pPr>
    </w:lvl>
    <w:lvl w:ilvl="6" w:tplc="5008BD02">
      <w:start w:val="1"/>
      <w:numFmt w:val="decimal"/>
      <w:lvlText w:val="%7."/>
      <w:lvlJc w:val="left"/>
      <w:pPr>
        <w:ind w:left="4680" w:hanging="360"/>
      </w:pPr>
    </w:lvl>
    <w:lvl w:ilvl="7" w:tplc="6C929744">
      <w:start w:val="1"/>
      <w:numFmt w:val="lowerLetter"/>
      <w:lvlText w:val="%8."/>
      <w:lvlJc w:val="left"/>
      <w:pPr>
        <w:ind w:left="5400" w:hanging="360"/>
      </w:pPr>
    </w:lvl>
    <w:lvl w:ilvl="8" w:tplc="B09CFEE8">
      <w:start w:val="1"/>
      <w:numFmt w:val="lowerRoman"/>
      <w:lvlText w:val="%9."/>
      <w:lvlJc w:val="right"/>
      <w:pPr>
        <w:ind w:left="6120" w:hanging="180"/>
      </w:pPr>
    </w:lvl>
  </w:abstractNum>
  <w:abstractNum w:abstractNumId="25" w15:restartNumberingAfterBreak="0">
    <w:nsid w:val="42B14F2A"/>
    <w:multiLevelType w:val="multilevel"/>
    <w:tmpl w:val="A350BE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46DAC0E2"/>
    <w:multiLevelType w:val="hybridMultilevel"/>
    <w:tmpl w:val="FFFFFFFF"/>
    <w:lvl w:ilvl="0" w:tplc="C2385124">
      <w:start w:val="1"/>
      <w:numFmt w:val="bullet"/>
      <w:lvlText w:val="·"/>
      <w:lvlJc w:val="left"/>
      <w:pPr>
        <w:ind w:left="720" w:hanging="360"/>
      </w:pPr>
      <w:rPr>
        <w:rFonts w:ascii="Symbol" w:hAnsi="Symbol" w:hint="default"/>
      </w:rPr>
    </w:lvl>
    <w:lvl w:ilvl="1" w:tplc="363A9DAC">
      <w:start w:val="1"/>
      <w:numFmt w:val="bullet"/>
      <w:lvlText w:val="o"/>
      <w:lvlJc w:val="left"/>
      <w:pPr>
        <w:ind w:left="1440" w:hanging="360"/>
      </w:pPr>
      <w:rPr>
        <w:rFonts w:ascii="Courier New" w:hAnsi="Courier New" w:hint="default"/>
      </w:rPr>
    </w:lvl>
    <w:lvl w:ilvl="2" w:tplc="39025D04">
      <w:start w:val="1"/>
      <w:numFmt w:val="bullet"/>
      <w:lvlText w:val=""/>
      <w:lvlJc w:val="left"/>
      <w:pPr>
        <w:ind w:left="2160" w:hanging="360"/>
      </w:pPr>
      <w:rPr>
        <w:rFonts w:ascii="Wingdings" w:hAnsi="Wingdings" w:hint="default"/>
      </w:rPr>
    </w:lvl>
    <w:lvl w:ilvl="3" w:tplc="CA6C277C">
      <w:start w:val="1"/>
      <w:numFmt w:val="bullet"/>
      <w:lvlText w:val=""/>
      <w:lvlJc w:val="left"/>
      <w:pPr>
        <w:ind w:left="2880" w:hanging="360"/>
      </w:pPr>
      <w:rPr>
        <w:rFonts w:ascii="Symbol" w:hAnsi="Symbol" w:hint="default"/>
      </w:rPr>
    </w:lvl>
    <w:lvl w:ilvl="4" w:tplc="2018C2CE">
      <w:start w:val="1"/>
      <w:numFmt w:val="bullet"/>
      <w:lvlText w:val="o"/>
      <w:lvlJc w:val="left"/>
      <w:pPr>
        <w:ind w:left="3600" w:hanging="360"/>
      </w:pPr>
      <w:rPr>
        <w:rFonts w:ascii="Courier New" w:hAnsi="Courier New" w:hint="default"/>
      </w:rPr>
    </w:lvl>
    <w:lvl w:ilvl="5" w:tplc="13A2719E">
      <w:start w:val="1"/>
      <w:numFmt w:val="bullet"/>
      <w:lvlText w:val=""/>
      <w:lvlJc w:val="left"/>
      <w:pPr>
        <w:ind w:left="4320" w:hanging="360"/>
      </w:pPr>
      <w:rPr>
        <w:rFonts w:ascii="Wingdings" w:hAnsi="Wingdings" w:hint="default"/>
      </w:rPr>
    </w:lvl>
    <w:lvl w:ilvl="6" w:tplc="358A7552">
      <w:start w:val="1"/>
      <w:numFmt w:val="bullet"/>
      <w:lvlText w:val=""/>
      <w:lvlJc w:val="left"/>
      <w:pPr>
        <w:ind w:left="5040" w:hanging="360"/>
      </w:pPr>
      <w:rPr>
        <w:rFonts w:ascii="Symbol" w:hAnsi="Symbol" w:hint="default"/>
      </w:rPr>
    </w:lvl>
    <w:lvl w:ilvl="7" w:tplc="2C4845CE">
      <w:start w:val="1"/>
      <w:numFmt w:val="bullet"/>
      <w:lvlText w:val="o"/>
      <w:lvlJc w:val="left"/>
      <w:pPr>
        <w:ind w:left="5760" w:hanging="360"/>
      </w:pPr>
      <w:rPr>
        <w:rFonts w:ascii="Courier New" w:hAnsi="Courier New" w:hint="default"/>
      </w:rPr>
    </w:lvl>
    <w:lvl w:ilvl="8" w:tplc="6B644D4E">
      <w:start w:val="1"/>
      <w:numFmt w:val="bullet"/>
      <w:lvlText w:val=""/>
      <w:lvlJc w:val="left"/>
      <w:pPr>
        <w:ind w:left="6480" w:hanging="360"/>
      </w:pPr>
      <w:rPr>
        <w:rFonts w:ascii="Wingdings" w:hAnsi="Wingdings" w:hint="default"/>
      </w:rPr>
    </w:lvl>
  </w:abstractNum>
  <w:abstractNum w:abstractNumId="27" w15:restartNumberingAfterBreak="0">
    <w:nsid w:val="4B181DEC"/>
    <w:multiLevelType w:val="hybridMultilevel"/>
    <w:tmpl w:val="47946960"/>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8" w15:restartNumberingAfterBreak="0">
    <w:nsid w:val="5527AF1D"/>
    <w:multiLevelType w:val="hybridMultilevel"/>
    <w:tmpl w:val="FFFFFFFF"/>
    <w:lvl w:ilvl="0" w:tplc="D9E859F8">
      <w:start w:val="1"/>
      <w:numFmt w:val="bullet"/>
      <w:lvlText w:val="·"/>
      <w:lvlJc w:val="left"/>
      <w:pPr>
        <w:ind w:left="720" w:hanging="360"/>
      </w:pPr>
      <w:rPr>
        <w:rFonts w:ascii="Symbol" w:hAnsi="Symbol" w:hint="default"/>
      </w:rPr>
    </w:lvl>
    <w:lvl w:ilvl="1" w:tplc="00E0E2AA">
      <w:start w:val="1"/>
      <w:numFmt w:val="bullet"/>
      <w:lvlText w:val="o"/>
      <w:lvlJc w:val="left"/>
      <w:pPr>
        <w:ind w:left="1440" w:hanging="360"/>
      </w:pPr>
      <w:rPr>
        <w:rFonts w:ascii="Courier New" w:hAnsi="Courier New" w:hint="default"/>
      </w:rPr>
    </w:lvl>
    <w:lvl w:ilvl="2" w:tplc="2C68F2A0">
      <w:start w:val="1"/>
      <w:numFmt w:val="bullet"/>
      <w:lvlText w:val=""/>
      <w:lvlJc w:val="left"/>
      <w:pPr>
        <w:ind w:left="2160" w:hanging="360"/>
      </w:pPr>
      <w:rPr>
        <w:rFonts w:ascii="Wingdings" w:hAnsi="Wingdings" w:hint="default"/>
      </w:rPr>
    </w:lvl>
    <w:lvl w:ilvl="3" w:tplc="9FD88C3E">
      <w:start w:val="1"/>
      <w:numFmt w:val="bullet"/>
      <w:lvlText w:val=""/>
      <w:lvlJc w:val="left"/>
      <w:pPr>
        <w:ind w:left="2880" w:hanging="360"/>
      </w:pPr>
      <w:rPr>
        <w:rFonts w:ascii="Symbol" w:hAnsi="Symbol" w:hint="default"/>
      </w:rPr>
    </w:lvl>
    <w:lvl w:ilvl="4" w:tplc="C49E6CE2">
      <w:start w:val="1"/>
      <w:numFmt w:val="bullet"/>
      <w:lvlText w:val="o"/>
      <w:lvlJc w:val="left"/>
      <w:pPr>
        <w:ind w:left="3600" w:hanging="360"/>
      </w:pPr>
      <w:rPr>
        <w:rFonts w:ascii="Courier New" w:hAnsi="Courier New" w:hint="default"/>
      </w:rPr>
    </w:lvl>
    <w:lvl w:ilvl="5" w:tplc="A414420E">
      <w:start w:val="1"/>
      <w:numFmt w:val="bullet"/>
      <w:lvlText w:val=""/>
      <w:lvlJc w:val="left"/>
      <w:pPr>
        <w:ind w:left="4320" w:hanging="360"/>
      </w:pPr>
      <w:rPr>
        <w:rFonts w:ascii="Wingdings" w:hAnsi="Wingdings" w:hint="default"/>
      </w:rPr>
    </w:lvl>
    <w:lvl w:ilvl="6" w:tplc="6E90EE2A">
      <w:start w:val="1"/>
      <w:numFmt w:val="bullet"/>
      <w:lvlText w:val=""/>
      <w:lvlJc w:val="left"/>
      <w:pPr>
        <w:ind w:left="5040" w:hanging="360"/>
      </w:pPr>
      <w:rPr>
        <w:rFonts w:ascii="Symbol" w:hAnsi="Symbol" w:hint="default"/>
      </w:rPr>
    </w:lvl>
    <w:lvl w:ilvl="7" w:tplc="47AE6ACC">
      <w:start w:val="1"/>
      <w:numFmt w:val="bullet"/>
      <w:lvlText w:val="o"/>
      <w:lvlJc w:val="left"/>
      <w:pPr>
        <w:ind w:left="5760" w:hanging="360"/>
      </w:pPr>
      <w:rPr>
        <w:rFonts w:ascii="Courier New" w:hAnsi="Courier New" w:hint="default"/>
      </w:rPr>
    </w:lvl>
    <w:lvl w:ilvl="8" w:tplc="9D66F92C">
      <w:start w:val="1"/>
      <w:numFmt w:val="bullet"/>
      <w:lvlText w:val=""/>
      <w:lvlJc w:val="left"/>
      <w:pPr>
        <w:ind w:left="6480" w:hanging="360"/>
      </w:pPr>
      <w:rPr>
        <w:rFonts w:ascii="Wingdings" w:hAnsi="Wingdings" w:hint="default"/>
      </w:rPr>
    </w:lvl>
  </w:abstractNum>
  <w:abstractNum w:abstractNumId="29" w15:restartNumberingAfterBreak="0">
    <w:nsid w:val="55525BCD"/>
    <w:multiLevelType w:val="hybridMultilevel"/>
    <w:tmpl w:val="FFFFFFFF"/>
    <w:lvl w:ilvl="0" w:tplc="3C22791C">
      <w:start w:val="1"/>
      <w:numFmt w:val="bullet"/>
      <w:lvlText w:val="·"/>
      <w:lvlJc w:val="left"/>
      <w:pPr>
        <w:ind w:left="720" w:hanging="360"/>
      </w:pPr>
      <w:rPr>
        <w:rFonts w:ascii="Symbol" w:hAnsi="Symbol" w:hint="default"/>
      </w:rPr>
    </w:lvl>
    <w:lvl w:ilvl="1" w:tplc="A7143068">
      <w:start w:val="1"/>
      <w:numFmt w:val="bullet"/>
      <w:lvlText w:val="o"/>
      <w:lvlJc w:val="left"/>
      <w:pPr>
        <w:ind w:left="1440" w:hanging="360"/>
      </w:pPr>
      <w:rPr>
        <w:rFonts w:ascii="Courier New" w:hAnsi="Courier New" w:hint="default"/>
      </w:rPr>
    </w:lvl>
    <w:lvl w:ilvl="2" w:tplc="4BF67362">
      <w:start w:val="1"/>
      <w:numFmt w:val="bullet"/>
      <w:lvlText w:val=""/>
      <w:lvlJc w:val="left"/>
      <w:pPr>
        <w:ind w:left="2160" w:hanging="360"/>
      </w:pPr>
      <w:rPr>
        <w:rFonts w:ascii="Wingdings" w:hAnsi="Wingdings" w:hint="default"/>
      </w:rPr>
    </w:lvl>
    <w:lvl w:ilvl="3" w:tplc="18083A56">
      <w:start w:val="1"/>
      <w:numFmt w:val="bullet"/>
      <w:lvlText w:val=""/>
      <w:lvlJc w:val="left"/>
      <w:pPr>
        <w:ind w:left="2880" w:hanging="360"/>
      </w:pPr>
      <w:rPr>
        <w:rFonts w:ascii="Symbol" w:hAnsi="Symbol" w:hint="default"/>
      </w:rPr>
    </w:lvl>
    <w:lvl w:ilvl="4" w:tplc="609CD5B8">
      <w:start w:val="1"/>
      <w:numFmt w:val="bullet"/>
      <w:lvlText w:val="o"/>
      <w:lvlJc w:val="left"/>
      <w:pPr>
        <w:ind w:left="3600" w:hanging="360"/>
      </w:pPr>
      <w:rPr>
        <w:rFonts w:ascii="Courier New" w:hAnsi="Courier New" w:hint="default"/>
      </w:rPr>
    </w:lvl>
    <w:lvl w:ilvl="5" w:tplc="B16AA28A">
      <w:start w:val="1"/>
      <w:numFmt w:val="bullet"/>
      <w:lvlText w:val=""/>
      <w:lvlJc w:val="left"/>
      <w:pPr>
        <w:ind w:left="4320" w:hanging="360"/>
      </w:pPr>
      <w:rPr>
        <w:rFonts w:ascii="Wingdings" w:hAnsi="Wingdings" w:hint="default"/>
      </w:rPr>
    </w:lvl>
    <w:lvl w:ilvl="6" w:tplc="26722B3E">
      <w:start w:val="1"/>
      <w:numFmt w:val="bullet"/>
      <w:lvlText w:val=""/>
      <w:lvlJc w:val="left"/>
      <w:pPr>
        <w:ind w:left="5040" w:hanging="360"/>
      </w:pPr>
      <w:rPr>
        <w:rFonts w:ascii="Symbol" w:hAnsi="Symbol" w:hint="default"/>
      </w:rPr>
    </w:lvl>
    <w:lvl w:ilvl="7" w:tplc="5C0A5900">
      <w:start w:val="1"/>
      <w:numFmt w:val="bullet"/>
      <w:lvlText w:val="o"/>
      <w:lvlJc w:val="left"/>
      <w:pPr>
        <w:ind w:left="5760" w:hanging="360"/>
      </w:pPr>
      <w:rPr>
        <w:rFonts w:ascii="Courier New" w:hAnsi="Courier New" w:hint="default"/>
      </w:rPr>
    </w:lvl>
    <w:lvl w:ilvl="8" w:tplc="BAE0C0D4">
      <w:start w:val="1"/>
      <w:numFmt w:val="bullet"/>
      <w:lvlText w:val=""/>
      <w:lvlJc w:val="left"/>
      <w:pPr>
        <w:ind w:left="6480" w:hanging="360"/>
      </w:pPr>
      <w:rPr>
        <w:rFonts w:ascii="Wingdings" w:hAnsi="Wingdings" w:hint="default"/>
      </w:rPr>
    </w:lvl>
  </w:abstractNum>
  <w:abstractNum w:abstractNumId="30" w15:restartNumberingAfterBreak="0">
    <w:nsid w:val="5C101A41"/>
    <w:multiLevelType w:val="hybridMultilevel"/>
    <w:tmpl w:val="1EF036C8"/>
    <w:lvl w:ilvl="0" w:tplc="7E249212">
      <w:start w:val="41"/>
      <w:numFmt w:val="bullet"/>
      <w:lvlText w:val=""/>
      <w:lvlJc w:val="left"/>
      <w:pPr>
        <w:ind w:left="360" w:hanging="360"/>
      </w:pPr>
      <w:rPr>
        <w:rFonts w:ascii="Symbol" w:eastAsiaTheme="minorHAnsi" w:hAnsi="Symbol" w:cstheme="minorBidi" w:hint="default"/>
      </w:rPr>
    </w:lvl>
    <w:lvl w:ilvl="1" w:tplc="04140003">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1" w15:restartNumberingAfterBreak="0">
    <w:nsid w:val="5EB80030"/>
    <w:multiLevelType w:val="hybridMultilevel"/>
    <w:tmpl w:val="F32A51F8"/>
    <w:lvl w:ilvl="0" w:tplc="6E205A70">
      <w:start w:val="1"/>
      <w:numFmt w:val="decimal"/>
      <w:lvlText w:val="%1."/>
      <w:lvlJc w:val="left"/>
      <w:pPr>
        <w:ind w:left="1068" w:hanging="708"/>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2" w15:restartNumberingAfterBreak="0">
    <w:nsid w:val="60C22086"/>
    <w:multiLevelType w:val="hybridMultilevel"/>
    <w:tmpl w:val="FFFFFFFF"/>
    <w:lvl w:ilvl="0" w:tplc="D3FACF6A">
      <w:start w:val="1"/>
      <w:numFmt w:val="bullet"/>
      <w:lvlText w:val="·"/>
      <w:lvlJc w:val="left"/>
      <w:pPr>
        <w:ind w:left="720" w:hanging="360"/>
      </w:pPr>
      <w:rPr>
        <w:rFonts w:ascii="Symbol" w:hAnsi="Symbol" w:hint="default"/>
      </w:rPr>
    </w:lvl>
    <w:lvl w:ilvl="1" w:tplc="B06E0E60">
      <w:start w:val="1"/>
      <w:numFmt w:val="bullet"/>
      <w:lvlText w:val="o"/>
      <w:lvlJc w:val="left"/>
      <w:pPr>
        <w:ind w:left="1440" w:hanging="360"/>
      </w:pPr>
      <w:rPr>
        <w:rFonts w:ascii="Courier New" w:hAnsi="Courier New" w:hint="default"/>
      </w:rPr>
    </w:lvl>
    <w:lvl w:ilvl="2" w:tplc="BED48228">
      <w:start w:val="1"/>
      <w:numFmt w:val="bullet"/>
      <w:lvlText w:val=""/>
      <w:lvlJc w:val="left"/>
      <w:pPr>
        <w:ind w:left="2160" w:hanging="360"/>
      </w:pPr>
      <w:rPr>
        <w:rFonts w:ascii="Wingdings" w:hAnsi="Wingdings" w:hint="default"/>
      </w:rPr>
    </w:lvl>
    <w:lvl w:ilvl="3" w:tplc="DB388BAC">
      <w:start w:val="1"/>
      <w:numFmt w:val="bullet"/>
      <w:lvlText w:val=""/>
      <w:lvlJc w:val="left"/>
      <w:pPr>
        <w:ind w:left="2880" w:hanging="360"/>
      </w:pPr>
      <w:rPr>
        <w:rFonts w:ascii="Symbol" w:hAnsi="Symbol" w:hint="default"/>
      </w:rPr>
    </w:lvl>
    <w:lvl w:ilvl="4" w:tplc="DEDE98E0">
      <w:start w:val="1"/>
      <w:numFmt w:val="bullet"/>
      <w:lvlText w:val="o"/>
      <w:lvlJc w:val="left"/>
      <w:pPr>
        <w:ind w:left="3600" w:hanging="360"/>
      </w:pPr>
      <w:rPr>
        <w:rFonts w:ascii="Courier New" w:hAnsi="Courier New" w:hint="default"/>
      </w:rPr>
    </w:lvl>
    <w:lvl w:ilvl="5" w:tplc="4948B8F8">
      <w:start w:val="1"/>
      <w:numFmt w:val="bullet"/>
      <w:lvlText w:val=""/>
      <w:lvlJc w:val="left"/>
      <w:pPr>
        <w:ind w:left="4320" w:hanging="360"/>
      </w:pPr>
      <w:rPr>
        <w:rFonts w:ascii="Wingdings" w:hAnsi="Wingdings" w:hint="default"/>
      </w:rPr>
    </w:lvl>
    <w:lvl w:ilvl="6" w:tplc="A91AC098">
      <w:start w:val="1"/>
      <w:numFmt w:val="bullet"/>
      <w:lvlText w:val=""/>
      <w:lvlJc w:val="left"/>
      <w:pPr>
        <w:ind w:left="5040" w:hanging="360"/>
      </w:pPr>
      <w:rPr>
        <w:rFonts w:ascii="Symbol" w:hAnsi="Symbol" w:hint="default"/>
      </w:rPr>
    </w:lvl>
    <w:lvl w:ilvl="7" w:tplc="23F2550A">
      <w:start w:val="1"/>
      <w:numFmt w:val="bullet"/>
      <w:lvlText w:val="o"/>
      <w:lvlJc w:val="left"/>
      <w:pPr>
        <w:ind w:left="5760" w:hanging="360"/>
      </w:pPr>
      <w:rPr>
        <w:rFonts w:ascii="Courier New" w:hAnsi="Courier New" w:hint="default"/>
      </w:rPr>
    </w:lvl>
    <w:lvl w:ilvl="8" w:tplc="ED42B790">
      <w:start w:val="1"/>
      <w:numFmt w:val="bullet"/>
      <w:lvlText w:val=""/>
      <w:lvlJc w:val="left"/>
      <w:pPr>
        <w:ind w:left="6480" w:hanging="360"/>
      </w:pPr>
      <w:rPr>
        <w:rFonts w:ascii="Wingdings" w:hAnsi="Wingdings" w:hint="default"/>
      </w:rPr>
    </w:lvl>
  </w:abstractNum>
  <w:abstractNum w:abstractNumId="33" w15:restartNumberingAfterBreak="0">
    <w:nsid w:val="628E32D4"/>
    <w:multiLevelType w:val="hybridMultilevel"/>
    <w:tmpl w:val="F9E453E4"/>
    <w:lvl w:ilvl="0" w:tplc="E5325ECA">
      <w:start w:val="1"/>
      <w:numFmt w:val="decimal"/>
      <w:lvlText w:val="%1."/>
      <w:lvlJc w:val="left"/>
      <w:pPr>
        <w:ind w:left="1080" w:hanging="72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4" w15:restartNumberingAfterBreak="0">
    <w:nsid w:val="62C351ED"/>
    <w:multiLevelType w:val="hybridMultilevel"/>
    <w:tmpl w:val="4D18EFF2"/>
    <w:lvl w:ilvl="0" w:tplc="B04CD018">
      <w:start w:val="1"/>
      <w:numFmt w:val="bullet"/>
      <w:lvlText w:val="·"/>
      <w:lvlJc w:val="left"/>
      <w:pPr>
        <w:ind w:left="720" w:hanging="360"/>
      </w:pPr>
      <w:rPr>
        <w:rFonts w:ascii="Symbol" w:hAnsi="Symbol" w:hint="default"/>
      </w:rPr>
    </w:lvl>
    <w:lvl w:ilvl="1" w:tplc="A828AD80">
      <w:start w:val="1"/>
      <w:numFmt w:val="bullet"/>
      <w:lvlText w:val="o"/>
      <w:lvlJc w:val="left"/>
      <w:pPr>
        <w:ind w:left="1440" w:hanging="360"/>
      </w:pPr>
      <w:rPr>
        <w:rFonts w:ascii="Courier New" w:hAnsi="Courier New" w:hint="default"/>
      </w:rPr>
    </w:lvl>
    <w:lvl w:ilvl="2" w:tplc="798084A4">
      <w:start w:val="1"/>
      <w:numFmt w:val="bullet"/>
      <w:lvlText w:val=""/>
      <w:lvlJc w:val="left"/>
      <w:pPr>
        <w:ind w:left="2160" w:hanging="360"/>
      </w:pPr>
      <w:rPr>
        <w:rFonts w:ascii="Wingdings" w:hAnsi="Wingdings" w:hint="default"/>
      </w:rPr>
    </w:lvl>
    <w:lvl w:ilvl="3" w:tplc="FC166A36">
      <w:start w:val="1"/>
      <w:numFmt w:val="bullet"/>
      <w:lvlText w:val=""/>
      <w:lvlJc w:val="left"/>
      <w:pPr>
        <w:ind w:left="2880" w:hanging="360"/>
      </w:pPr>
      <w:rPr>
        <w:rFonts w:ascii="Symbol" w:hAnsi="Symbol" w:hint="default"/>
      </w:rPr>
    </w:lvl>
    <w:lvl w:ilvl="4" w:tplc="EF8E9880">
      <w:start w:val="1"/>
      <w:numFmt w:val="bullet"/>
      <w:lvlText w:val="o"/>
      <w:lvlJc w:val="left"/>
      <w:pPr>
        <w:ind w:left="3600" w:hanging="360"/>
      </w:pPr>
      <w:rPr>
        <w:rFonts w:ascii="Courier New" w:hAnsi="Courier New" w:hint="default"/>
      </w:rPr>
    </w:lvl>
    <w:lvl w:ilvl="5" w:tplc="0198767A">
      <w:start w:val="1"/>
      <w:numFmt w:val="bullet"/>
      <w:lvlText w:val=""/>
      <w:lvlJc w:val="left"/>
      <w:pPr>
        <w:ind w:left="4320" w:hanging="360"/>
      </w:pPr>
      <w:rPr>
        <w:rFonts w:ascii="Wingdings" w:hAnsi="Wingdings" w:hint="default"/>
      </w:rPr>
    </w:lvl>
    <w:lvl w:ilvl="6" w:tplc="85B04C7C">
      <w:start w:val="1"/>
      <w:numFmt w:val="bullet"/>
      <w:lvlText w:val=""/>
      <w:lvlJc w:val="left"/>
      <w:pPr>
        <w:ind w:left="5040" w:hanging="360"/>
      </w:pPr>
      <w:rPr>
        <w:rFonts w:ascii="Symbol" w:hAnsi="Symbol" w:hint="default"/>
      </w:rPr>
    </w:lvl>
    <w:lvl w:ilvl="7" w:tplc="AD980E3E">
      <w:start w:val="1"/>
      <w:numFmt w:val="bullet"/>
      <w:lvlText w:val="o"/>
      <w:lvlJc w:val="left"/>
      <w:pPr>
        <w:ind w:left="5760" w:hanging="360"/>
      </w:pPr>
      <w:rPr>
        <w:rFonts w:ascii="Courier New" w:hAnsi="Courier New" w:hint="default"/>
      </w:rPr>
    </w:lvl>
    <w:lvl w:ilvl="8" w:tplc="B79C93E8">
      <w:start w:val="1"/>
      <w:numFmt w:val="bullet"/>
      <w:lvlText w:val=""/>
      <w:lvlJc w:val="left"/>
      <w:pPr>
        <w:ind w:left="6480" w:hanging="360"/>
      </w:pPr>
      <w:rPr>
        <w:rFonts w:ascii="Wingdings" w:hAnsi="Wingdings" w:hint="default"/>
      </w:rPr>
    </w:lvl>
  </w:abstractNum>
  <w:abstractNum w:abstractNumId="35" w15:restartNumberingAfterBreak="0">
    <w:nsid w:val="6E9066EA"/>
    <w:multiLevelType w:val="hybridMultilevel"/>
    <w:tmpl w:val="1908A378"/>
    <w:lvl w:ilvl="0" w:tplc="04140011">
      <w:start w:val="1"/>
      <w:numFmt w:val="decimal"/>
      <w:lvlText w:val="%1)"/>
      <w:lvlJc w:val="left"/>
      <w:pPr>
        <w:ind w:left="360" w:hanging="360"/>
      </w:pPr>
      <w:rPr>
        <w:rFonts w:hint="default"/>
      </w:rPr>
    </w:lvl>
    <w:lvl w:ilvl="1" w:tplc="04140019" w:tentative="1">
      <w:start w:val="1"/>
      <w:numFmt w:val="lowerLetter"/>
      <w:lvlText w:val="%2."/>
      <w:lvlJc w:val="left"/>
      <w:pPr>
        <w:ind w:left="1080" w:hanging="360"/>
      </w:pPr>
    </w:lvl>
    <w:lvl w:ilvl="2" w:tplc="0414001B" w:tentative="1">
      <w:start w:val="1"/>
      <w:numFmt w:val="lowerRoman"/>
      <w:lvlText w:val="%3."/>
      <w:lvlJc w:val="right"/>
      <w:pPr>
        <w:ind w:left="1800" w:hanging="180"/>
      </w:pPr>
    </w:lvl>
    <w:lvl w:ilvl="3" w:tplc="0414000F" w:tentative="1">
      <w:start w:val="1"/>
      <w:numFmt w:val="decimal"/>
      <w:lvlText w:val="%4."/>
      <w:lvlJc w:val="left"/>
      <w:pPr>
        <w:ind w:left="2520" w:hanging="360"/>
      </w:pPr>
    </w:lvl>
    <w:lvl w:ilvl="4" w:tplc="04140019" w:tentative="1">
      <w:start w:val="1"/>
      <w:numFmt w:val="lowerLetter"/>
      <w:lvlText w:val="%5."/>
      <w:lvlJc w:val="left"/>
      <w:pPr>
        <w:ind w:left="3240" w:hanging="360"/>
      </w:pPr>
    </w:lvl>
    <w:lvl w:ilvl="5" w:tplc="0414001B" w:tentative="1">
      <w:start w:val="1"/>
      <w:numFmt w:val="lowerRoman"/>
      <w:lvlText w:val="%6."/>
      <w:lvlJc w:val="right"/>
      <w:pPr>
        <w:ind w:left="3960" w:hanging="180"/>
      </w:pPr>
    </w:lvl>
    <w:lvl w:ilvl="6" w:tplc="0414000F" w:tentative="1">
      <w:start w:val="1"/>
      <w:numFmt w:val="decimal"/>
      <w:lvlText w:val="%7."/>
      <w:lvlJc w:val="left"/>
      <w:pPr>
        <w:ind w:left="4680" w:hanging="360"/>
      </w:pPr>
    </w:lvl>
    <w:lvl w:ilvl="7" w:tplc="04140019" w:tentative="1">
      <w:start w:val="1"/>
      <w:numFmt w:val="lowerLetter"/>
      <w:lvlText w:val="%8."/>
      <w:lvlJc w:val="left"/>
      <w:pPr>
        <w:ind w:left="5400" w:hanging="360"/>
      </w:pPr>
    </w:lvl>
    <w:lvl w:ilvl="8" w:tplc="0414001B" w:tentative="1">
      <w:start w:val="1"/>
      <w:numFmt w:val="lowerRoman"/>
      <w:lvlText w:val="%9."/>
      <w:lvlJc w:val="right"/>
      <w:pPr>
        <w:ind w:left="6120" w:hanging="180"/>
      </w:pPr>
    </w:lvl>
  </w:abstractNum>
  <w:abstractNum w:abstractNumId="36" w15:restartNumberingAfterBreak="0">
    <w:nsid w:val="6FBC55B1"/>
    <w:multiLevelType w:val="hybridMultilevel"/>
    <w:tmpl w:val="3A9A7558"/>
    <w:lvl w:ilvl="0" w:tplc="0414000F">
      <w:start w:val="1"/>
      <w:numFmt w:val="decimal"/>
      <w:lvlText w:val="%1."/>
      <w:lvlJc w:val="left"/>
      <w:pPr>
        <w:ind w:left="3600" w:hanging="360"/>
      </w:pPr>
    </w:lvl>
    <w:lvl w:ilvl="1" w:tplc="04140019" w:tentative="1">
      <w:start w:val="1"/>
      <w:numFmt w:val="lowerLetter"/>
      <w:lvlText w:val="%2."/>
      <w:lvlJc w:val="left"/>
      <w:pPr>
        <w:ind w:left="4320" w:hanging="360"/>
      </w:pPr>
    </w:lvl>
    <w:lvl w:ilvl="2" w:tplc="0414001B" w:tentative="1">
      <w:start w:val="1"/>
      <w:numFmt w:val="lowerRoman"/>
      <w:lvlText w:val="%3."/>
      <w:lvlJc w:val="right"/>
      <w:pPr>
        <w:ind w:left="5040" w:hanging="180"/>
      </w:pPr>
    </w:lvl>
    <w:lvl w:ilvl="3" w:tplc="0414000F" w:tentative="1">
      <w:start w:val="1"/>
      <w:numFmt w:val="decimal"/>
      <w:lvlText w:val="%4."/>
      <w:lvlJc w:val="left"/>
      <w:pPr>
        <w:ind w:left="5760" w:hanging="360"/>
      </w:pPr>
    </w:lvl>
    <w:lvl w:ilvl="4" w:tplc="04140019" w:tentative="1">
      <w:start w:val="1"/>
      <w:numFmt w:val="lowerLetter"/>
      <w:lvlText w:val="%5."/>
      <w:lvlJc w:val="left"/>
      <w:pPr>
        <w:ind w:left="6480" w:hanging="360"/>
      </w:pPr>
    </w:lvl>
    <w:lvl w:ilvl="5" w:tplc="0414001B" w:tentative="1">
      <w:start w:val="1"/>
      <w:numFmt w:val="lowerRoman"/>
      <w:lvlText w:val="%6."/>
      <w:lvlJc w:val="right"/>
      <w:pPr>
        <w:ind w:left="7200" w:hanging="180"/>
      </w:pPr>
    </w:lvl>
    <w:lvl w:ilvl="6" w:tplc="0414000F" w:tentative="1">
      <w:start w:val="1"/>
      <w:numFmt w:val="decimal"/>
      <w:lvlText w:val="%7."/>
      <w:lvlJc w:val="left"/>
      <w:pPr>
        <w:ind w:left="7920" w:hanging="360"/>
      </w:pPr>
    </w:lvl>
    <w:lvl w:ilvl="7" w:tplc="04140019" w:tentative="1">
      <w:start w:val="1"/>
      <w:numFmt w:val="lowerLetter"/>
      <w:lvlText w:val="%8."/>
      <w:lvlJc w:val="left"/>
      <w:pPr>
        <w:ind w:left="8640" w:hanging="360"/>
      </w:pPr>
    </w:lvl>
    <w:lvl w:ilvl="8" w:tplc="0414001B" w:tentative="1">
      <w:start w:val="1"/>
      <w:numFmt w:val="lowerRoman"/>
      <w:lvlText w:val="%9."/>
      <w:lvlJc w:val="right"/>
      <w:pPr>
        <w:ind w:left="9360" w:hanging="180"/>
      </w:pPr>
    </w:lvl>
  </w:abstractNum>
  <w:abstractNum w:abstractNumId="37" w15:restartNumberingAfterBreak="0">
    <w:nsid w:val="74510DC1"/>
    <w:multiLevelType w:val="hybridMultilevel"/>
    <w:tmpl w:val="00AC3940"/>
    <w:lvl w:ilvl="0" w:tplc="D756892C">
      <w:start w:val="1"/>
      <w:numFmt w:val="decimal"/>
      <w:lvlText w:val="%1."/>
      <w:lvlJc w:val="left"/>
      <w:pPr>
        <w:ind w:left="720" w:hanging="720"/>
      </w:pPr>
      <w:rPr>
        <w:rFonts w:hint="default"/>
      </w:rPr>
    </w:lvl>
    <w:lvl w:ilvl="1" w:tplc="04140019" w:tentative="1">
      <w:start w:val="1"/>
      <w:numFmt w:val="lowerLetter"/>
      <w:lvlText w:val="%2."/>
      <w:lvlJc w:val="left"/>
      <w:pPr>
        <w:ind w:left="1080" w:hanging="360"/>
      </w:pPr>
    </w:lvl>
    <w:lvl w:ilvl="2" w:tplc="0414001B" w:tentative="1">
      <w:start w:val="1"/>
      <w:numFmt w:val="lowerRoman"/>
      <w:lvlText w:val="%3."/>
      <w:lvlJc w:val="right"/>
      <w:pPr>
        <w:ind w:left="1800" w:hanging="180"/>
      </w:pPr>
    </w:lvl>
    <w:lvl w:ilvl="3" w:tplc="0414000F" w:tentative="1">
      <w:start w:val="1"/>
      <w:numFmt w:val="decimal"/>
      <w:lvlText w:val="%4."/>
      <w:lvlJc w:val="left"/>
      <w:pPr>
        <w:ind w:left="2520" w:hanging="360"/>
      </w:pPr>
    </w:lvl>
    <w:lvl w:ilvl="4" w:tplc="04140019" w:tentative="1">
      <w:start w:val="1"/>
      <w:numFmt w:val="lowerLetter"/>
      <w:lvlText w:val="%5."/>
      <w:lvlJc w:val="left"/>
      <w:pPr>
        <w:ind w:left="3240" w:hanging="360"/>
      </w:pPr>
    </w:lvl>
    <w:lvl w:ilvl="5" w:tplc="0414001B" w:tentative="1">
      <w:start w:val="1"/>
      <w:numFmt w:val="lowerRoman"/>
      <w:lvlText w:val="%6."/>
      <w:lvlJc w:val="right"/>
      <w:pPr>
        <w:ind w:left="3960" w:hanging="180"/>
      </w:pPr>
    </w:lvl>
    <w:lvl w:ilvl="6" w:tplc="0414000F" w:tentative="1">
      <w:start w:val="1"/>
      <w:numFmt w:val="decimal"/>
      <w:lvlText w:val="%7."/>
      <w:lvlJc w:val="left"/>
      <w:pPr>
        <w:ind w:left="4680" w:hanging="360"/>
      </w:pPr>
    </w:lvl>
    <w:lvl w:ilvl="7" w:tplc="04140019" w:tentative="1">
      <w:start w:val="1"/>
      <w:numFmt w:val="lowerLetter"/>
      <w:lvlText w:val="%8."/>
      <w:lvlJc w:val="left"/>
      <w:pPr>
        <w:ind w:left="5400" w:hanging="360"/>
      </w:pPr>
    </w:lvl>
    <w:lvl w:ilvl="8" w:tplc="0414001B" w:tentative="1">
      <w:start w:val="1"/>
      <w:numFmt w:val="lowerRoman"/>
      <w:lvlText w:val="%9."/>
      <w:lvlJc w:val="right"/>
      <w:pPr>
        <w:ind w:left="6120" w:hanging="180"/>
      </w:pPr>
    </w:lvl>
  </w:abstractNum>
  <w:num w:numId="1" w16cid:durableId="2031949753">
    <w:abstractNumId w:val="34"/>
  </w:num>
  <w:num w:numId="2" w16cid:durableId="1210454903">
    <w:abstractNumId w:val="19"/>
  </w:num>
  <w:num w:numId="3" w16cid:durableId="1030764434">
    <w:abstractNumId w:val="36"/>
  </w:num>
  <w:num w:numId="4" w16cid:durableId="1239363157">
    <w:abstractNumId w:val="16"/>
  </w:num>
  <w:num w:numId="5" w16cid:durableId="673076067">
    <w:abstractNumId w:val="0"/>
  </w:num>
  <w:num w:numId="6" w16cid:durableId="1190486310">
    <w:abstractNumId w:val="33"/>
  </w:num>
  <w:num w:numId="7" w16cid:durableId="1086194036">
    <w:abstractNumId w:val="7"/>
  </w:num>
  <w:num w:numId="8" w16cid:durableId="1137799998">
    <w:abstractNumId w:val="37"/>
  </w:num>
  <w:num w:numId="9" w16cid:durableId="1946225723">
    <w:abstractNumId w:val="25"/>
  </w:num>
  <w:num w:numId="10" w16cid:durableId="1532911166">
    <w:abstractNumId w:val="27"/>
  </w:num>
  <w:num w:numId="11" w16cid:durableId="1717394425">
    <w:abstractNumId w:val="13"/>
  </w:num>
  <w:num w:numId="12" w16cid:durableId="25201267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630937911">
    <w:abstractNumId w:val="30"/>
  </w:num>
  <w:num w:numId="14" w16cid:durableId="610551932">
    <w:abstractNumId w:val="35"/>
  </w:num>
  <w:num w:numId="15" w16cid:durableId="859322148">
    <w:abstractNumId w:val="21"/>
  </w:num>
  <w:num w:numId="16" w16cid:durableId="1024400946">
    <w:abstractNumId w:val="8"/>
  </w:num>
  <w:num w:numId="17" w16cid:durableId="844172101">
    <w:abstractNumId w:val="3"/>
  </w:num>
  <w:num w:numId="18" w16cid:durableId="1287588817">
    <w:abstractNumId w:val="5"/>
  </w:num>
  <w:num w:numId="19" w16cid:durableId="1857226132">
    <w:abstractNumId w:val="31"/>
  </w:num>
  <w:num w:numId="20" w16cid:durableId="766540047">
    <w:abstractNumId w:val="23"/>
  </w:num>
  <w:num w:numId="21" w16cid:durableId="1578173103">
    <w:abstractNumId w:val="2"/>
  </w:num>
  <w:num w:numId="22" w16cid:durableId="1798060943">
    <w:abstractNumId w:val="17"/>
  </w:num>
  <w:num w:numId="23" w16cid:durableId="1677414236">
    <w:abstractNumId w:val="20"/>
  </w:num>
  <w:num w:numId="24" w16cid:durableId="815025517">
    <w:abstractNumId w:val="24"/>
  </w:num>
  <w:num w:numId="25" w16cid:durableId="1667245176">
    <w:abstractNumId w:val="10"/>
  </w:num>
  <w:num w:numId="26" w16cid:durableId="294524842">
    <w:abstractNumId w:val="15"/>
  </w:num>
  <w:num w:numId="27" w16cid:durableId="1933465860">
    <w:abstractNumId w:val="1"/>
  </w:num>
  <w:num w:numId="28" w16cid:durableId="63841246">
    <w:abstractNumId w:val="26"/>
  </w:num>
  <w:num w:numId="29" w16cid:durableId="961107140">
    <w:abstractNumId w:val="4"/>
  </w:num>
  <w:num w:numId="30" w16cid:durableId="185484585">
    <w:abstractNumId w:val="29"/>
  </w:num>
  <w:num w:numId="31" w16cid:durableId="461270904">
    <w:abstractNumId w:val="12"/>
  </w:num>
  <w:num w:numId="32" w16cid:durableId="2033914783">
    <w:abstractNumId w:val="32"/>
  </w:num>
  <w:num w:numId="33" w16cid:durableId="240262628">
    <w:abstractNumId w:val="28"/>
  </w:num>
  <w:num w:numId="34" w16cid:durableId="1121606708">
    <w:abstractNumId w:val="6"/>
  </w:num>
  <w:num w:numId="35" w16cid:durableId="627706212">
    <w:abstractNumId w:val="9"/>
  </w:num>
  <w:num w:numId="36" w16cid:durableId="1008142797">
    <w:abstractNumId w:val="14"/>
  </w:num>
  <w:num w:numId="37" w16cid:durableId="1485851862">
    <w:abstractNumId w:val="22"/>
  </w:num>
  <w:num w:numId="38" w16cid:durableId="1643345864">
    <w:abstractNumId w:val="11"/>
  </w:num>
  <w:num w:numId="39" w16cid:durableId="1358383079">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5673B"/>
    <w:rsid w:val="000012E4"/>
    <w:rsid w:val="000015B0"/>
    <w:rsid w:val="00003347"/>
    <w:rsid w:val="000055A3"/>
    <w:rsid w:val="00005AD8"/>
    <w:rsid w:val="0000638C"/>
    <w:rsid w:val="0000659F"/>
    <w:rsid w:val="000074D1"/>
    <w:rsid w:val="000076B4"/>
    <w:rsid w:val="000119BE"/>
    <w:rsid w:val="00012D66"/>
    <w:rsid w:val="00012E32"/>
    <w:rsid w:val="000132DB"/>
    <w:rsid w:val="00013607"/>
    <w:rsid w:val="0001421D"/>
    <w:rsid w:val="00014D06"/>
    <w:rsid w:val="00016A8E"/>
    <w:rsid w:val="00016E58"/>
    <w:rsid w:val="000206B4"/>
    <w:rsid w:val="000212E5"/>
    <w:rsid w:val="00021B12"/>
    <w:rsid w:val="000221FF"/>
    <w:rsid w:val="00023337"/>
    <w:rsid w:val="00024A2C"/>
    <w:rsid w:val="00025CCC"/>
    <w:rsid w:val="00026B95"/>
    <w:rsid w:val="00027EC2"/>
    <w:rsid w:val="000330C7"/>
    <w:rsid w:val="00034632"/>
    <w:rsid w:val="000373CE"/>
    <w:rsid w:val="0003780A"/>
    <w:rsid w:val="000378FC"/>
    <w:rsid w:val="000444E0"/>
    <w:rsid w:val="00044B73"/>
    <w:rsid w:val="00044ED5"/>
    <w:rsid w:val="00045A13"/>
    <w:rsid w:val="00045C0A"/>
    <w:rsid w:val="00046B4E"/>
    <w:rsid w:val="00046E9D"/>
    <w:rsid w:val="000478B2"/>
    <w:rsid w:val="00050E9B"/>
    <w:rsid w:val="000535F1"/>
    <w:rsid w:val="00053B45"/>
    <w:rsid w:val="000542CC"/>
    <w:rsid w:val="00055E72"/>
    <w:rsid w:val="000561C0"/>
    <w:rsid w:val="000579E5"/>
    <w:rsid w:val="0006094C"/>
    <w:rsid w:val="00061B08"/>
    <w:rsid w:val="000622BA"/>
    <w:rsid w:val="000665DC"/>
    <w:rsid w:val="00070256"/>
    <w:rsid w:val="000703EC"/>
    <w:rsid w:val="000711A8"/>
    <w:rsid w:val="000714BF"/>
    <w:rsid w:val="00071C02"/>
    <w:rsid w:val="00072E24"/>
    <w:rsid w:val="0007420D"/>
    <w:rsid w:val="0007442D"/>
    <w:rsid w:val="00075767"/>
    <w:rsid w:val="00075CC4"/>
    <w:rsid w:val="000763F8"/>
    <w:rsid w:val="0007752D"/>
    <w:rsid w:val="00080E54"/>
    <w:rsid w:val="0008294C"/>
    <w:rsid w:val="00083982"/>
    <w:rsid w:val="000843B9"/>
    <w:rsid w:val="000845AA"/>
    <w:rsid w:val="00085E9A"/>
    <w:rsid w:val="00085F49"/>
    <w:rsid w:val="000874AD"/>
    <w:rsid w:val="00087638"/>
    <w:rsid w:val="000876C2"/>
    <w:rsid w:val="0009261D"/>
    <w:rsid w:val="0009356F"/>
    <w:rsid w:val="000941A5"/>
    <w:rsid w:val="00094254"/>
    <w:rsid w:val="00094B67"/>
    <w:rsid w:val="00094EC5"/>
    <w:rsid w:val="000954D9"/>
    <w:rsid w:val="000958C1"/>
    <w:rsid w:val="00095EC1"/>
    <w:rsid w:val="000966CC"/>
    <w:rsid w:val="00096936"/>
    <w:rsid w:val="000A0C12"/>
    <w:rsid w:val="000A1ABE"/>
    <w:rsid w:val="000A2303"/>
    <w:rsid w:val="000A2723"/>
    <w:rsid w:val="000A2825"/>
    <w:rsid w:val="000A5164"/>
    <w:rsid w:val="000A5400"/>
    <w:rsid w:val="000A55C7"/>
    <w:rsid w:val="000A636A"/>
    <w:rsid w:val="000A7C2D"/>
    <w:rsid w:val="000A7DDA"/>
    <w:rsid w:val="000B1689"/>
    <w:rsid w:val="000B2076"/>
    <w:rsid w:val="000B51AB"/>
    <w:rsid w:val="000B5403"/>
    <w:rsid w:val="000B5903"/>
    <w:rsid w:val="000B68A7"/>
    <w:rsid w:val="000B71DA"/>
    <w:rsid w:val="000B78D4"/>
    <w:rsid w:val="000B7B8E"/>
    <w:rsid w:val="000C199A"/>
    <w:rsid w:val="000C1A53"/>
    <w:rsid w:val="000C1A81"/>
    <w:rsid w:val="000C1D8D"/>
    <w:rsid w:val="000C2E97"/>
    <w:rsid w:val="000C3DC9"/>
    <w:rsid w:val="000C4F01"/>
    <w:rsid w:val="000C5376"/>
    <w:rsid w:val="000D0880"/>
    <w:rsid w:val="000D109D"/>
    <w:rsid w:val="000D1550"/>
    <w:rsid w:val="000D213E"/>
    <w:rsid w:val="000D5511"/>
    <w:rsid w:val="000D71B3"/>
    <w:rsid w:val="000D7670"/>
    <w:rsid w:val="000E28DB"/>
    <w:rsid w:val="000E2C8E"/>
    <w:rsid w:val="000E3371"/>
    <w:rsid w:val="000E3779"/>
    <w:rsid w:val="000E556D"/>
    <w:rsid w:val="000F18D3"/>
    <w:rsid w:val="000F442C"/>
    <w:rsid w:val="000F5F54"/>
    <w:rsid w:val="000F6DDD"/>
    <w:rsid w:val="000F7F58"/>
    <w:rsid w:val="00100D66"/>
    <w:rsid w:val="001027F3"/>
    <w:rsid w:val="00102CA0"/>
    <w:rsid w:val="00105F34"/>
    <w:rsid w:val="00107E59"/>
    <w:rsid w:val="00110AB1"/>
    <w:rsid w:val="00110BCF"/>
    <w:rsid w:val="00110EFF"/>
    <w:rsid w:val="001127B4"/>
    <w:rsid w:val="00114536"/>
    <w:rsid w:val="00114F83"/>
    <w:rsid w:val="00115261"/>
    <w:rsid w:val="00115848"/>
    <w:rsid w:val="001203BB"/>
    <w:rsid w:val="001206F6"/>
    <w:rsid w:val="00120C57"/>
    <w:rsid w:val="00122310"/>
    <w:rsid w:val="00122552"/>
    <w:rsid w:val="00123381"/>
    <w:rsid w:val="00123D1E"/>
    <w:rsid w:val="00124EB5"/>
    <w:rsid w:val="00125069"/>
    <w:rsid w:val="001266F6"/>
    <w:rsid w:val="001312F6"/>
    <w:rsid w:val="00131494"/>
    <w:rsid w:val="00132B4C"/>
    <w:rsid w:val="00133647"/>
    <w:rsid w:val="0013556F"/>
    <w:rsid w:val="001374D7"/>
    <w:rsid w:val="001408AB"/>
    <w:rsid w:val="00141B3E"/>
    <w:rsid w:val="00142322"/>
    <w:rsid w:val="001439CE"/>
    <w:rsid w:val="001448B0"/>
    <w:rsid w:val="00146A81"/>
    <w:rsid w:val="00150C91"/>
    <w:rsid w:val="00151C81"/>
    <w:rsid w:val="001538E8"/>
    <w:rsid w:val="00154087"/>
    <w:rsid w:val="00155706"/>
    <w:rsid w:val="001558B1"/>
    <w:rsid w:val="001558D5"/>
    <w:rsid w:val="001561F8"/>
    <w:rsid w:val="00156CE9"/>
    <w:rsid w:val="00156F36"/>
    <w:rsid w:val="001607A1"/>
    <w:rsid w:val="001613F5"/>
    <w:rsid w:val="00162CBC"/>
    <w:rsid w:val="00164F57"/>
    <w:rsid w:val="0016711A"/>
    <w:rsid w:val="001704A3"/>
    <w:rsid w:val="001716CE"/>
    <w:rsid w:val="0017274F"/>
    <w:rsid w:val="00173278"/>
    <w:rsid w:val="00173735"/>
    <w:rsid w:val="00175AEA"/>
    <w:rsid w:val="00177B8B"/>
    <w:rsid w:val="00180689"/>
    <w:rsid w:val="00180D84"/>
    <w:rsid w:val="00181DDB"/>
    <w:rsid w:val="00183CE0"/>
    <w:rsid w:val="001849B3"/>
    <w:rsid w:val="00185D7A"/>
    <w:rsid w:val="00186573"/>
    <w:rsid w:val="00186FBA"/>
    <w:rsid w:val="00186FDB"/>
    <w:rsid w:val="00190F55"/>
    <w:rsid w:val="00191868"/>
    <w:rsid w:val="00191EC1"/>
    <w:rsid w:val="001926A4"/>
    <w:rsid w:val="0019322C"/>
    <w:rsid w:val="00193A2D"/>
    <w:rsid w:val="00193AC0"/>
    <w:rsid w:val="00195F67"/>
    <w:rsid w:val="00196514"/>
    <w:rsid w:val="00196736"/>
    <w:rsid w:val="00196A07"/>
    <w:rsid w:val="001A266D"/>
    <w:rsid w:val="001A3DB3"/>
    <w:rsid w:val="001A48F7"/>
    <w:rsid w:val="001A5610"/>
    <w:rsid w:val="001A6A16"/>
    <w:rsid w:val="001A7795"/>
    <w:rsid w:val="001B171D"/>
    <w:rsid w:val="001B18A8"/>
    <w:rsid w:val="001B47B5"/>
    <w:rsid w:val="001B4E07"/>
    <w:rsid w:val="001B56EE"/>
    <w:rsid w:val="001B667D"/>
    <w:rsid w:val="001C0F7C"/>
    <w:rsid w:val="001C20C8"/>
    <w:rsid w:val="001C4293"/>
    <w:rsid w:val="001C5B80"/>
    <w:rsid w:val="001D0417"/>
    <w:rsid w:val="001D067F"/>
    <w:rsid w:val="001D0879"/>
    <w:rsid w:val="001D0F4C"/>
    <w:rsid w:val="001D1E80"/>
    <w:rsid w:val="001D28FE"/>
    <w:rsid w:val="001D2CD1"/>
    <w:rsid w:val="001D3D6E"/>
    <w:rsid w:val="001D472A"/>
    <w:rsid w:val="001D6A54"/>
    <w:rsid w:val="001D733B"/>
    <w:rsid w:val="001D7933"/>
    <w:rsid w:val="001E0884"/>
    <w:rsid w:val="001E1E1E"/>
    <w:rsid w:val="001E3110"/>
    <w:rsid w:val="001E3DC7"/>
    <w:rsid w:val="001E4060"/>
    <w:rsid w:val="001E440F"/>
    <w:rsid w:val="001E4C9C"/>
    <w:rsid w:val="001E4F0A"/>
    <w:rsid w:val="001E5768"/>
    <w:rsid w:val="001E58B7"/>
    <w:rsid w:val="001E5AFD"/>
    <w:rsid w:val="001E5BCE"/>
    <w:rsid w:val="001E6367"/>
    <w:rsid w:val="001E6583"/>
    <w:rsid w:val="001E70C0"/>
    <w:rsid w:val="001E7DEB"/>
    <w:rsid w:val="001F0851"/>
    <w:rsid w:val="001F0E6D"/>
    <w:rsid w:val="001F112F"/>
    <w:rsid w:val="001F1E8C"/>
    <w:rsid w:val="001F34C3"/>
    <w:rsid w:val="001F4804"/>
    <w:rsid w:val="001F64F7"/>
    <w:rsid w:val="00200355"/>
    <w:rsid w:val="00200B20"/>
    <w:rsid w:val="00202F62"/>
    <w:rsid w:val="002030CF"/>
    <w:rsid w:val="0020443C"/>
    <w:rsid w:val="002056B9"/>
    <w:rsid w:val="00210245"/>
    <w:rsid w:val="00210DC3"/>
    <w:rsid w:val="00211885"/>
    <w:rsid w:val="00213768"/>
    <w:rsid w:val="0021389F"/>
    <w:rsid w:val="00213BC3"/>
    <w:rsid w:val="0021400A"/>
    <w:rsid w:val="00214153"/>
    <w:rsid w:val="002144D1"/>
    <w:rsid w:val="00215CE7"/>
    <w:rsid w:val="00215DB5"/>
    <w:rsid w:val="00216766"/>
    <w:rsid w:val="00216EE5"/>
    <w:rsid w:val="00217B10"/>
    <w:rsid w:val="002208DE"/>
    <w:rsid w:val="00220D79"/>
    <w:rsid w:val="00222043"/>
    <w:rsid w:val="00222752"/>
    <w:rsid w:val="0022313A"/>
    <w:rsid w:val="00223624"/>
    <w:rsid w:val="00224822"/>
    <w:rsid w:val="00225605"/>
    <w:rsid w:val="0022676F"/>
    <w:rsid w:val="00226D1C"/>
    <w:rsid w:val="002273B6"/>
    <w:rsid w:val="00227A0D"/>
    <w:rsid w:val="00227CC2"/>
    <w:rsid w:val="0023088D"/>
    <w:rsid w:val="00230897"/>
    <w:rsid w:val="00230944"/>
    <w:rsid w:val="00231382"/>
    <w:rsid w:val="00232F09"/>
    <w:rsid w:val="00233166"/>
    <w:rsid w:val="002332FA"/>
    <w:rsid w:val="00233BA3"/>
    <w:rsid w:val="0023480F"/>
    <w:rsid w:val="00235693"/>
    <w:rsid w:val="00235974"/>
    <w:rsid w:val="002366D6"/>
    <w:rsid w:val="0024056B"/>
    <w:rsid w:val="00241889"/>
    <w:rsid w:val="0024188D"/>
    <w:rsid w:val="00242AC8"/>
    <w:rsid w:val="00242F77"/>
    <w:rsid w:val="0024356C"/>
    <w:rsid w:val="00245F32"/>
    <w:rsid w:val="00246436"/>
    <w:rsid w:val="00246818"/>
    <w:rsid w:val="0024780E"/>
    <w:rsid w:val="00250B28"/>
    <w:rsid w:val="00251FB1"/>
    <w:rsid w:val="002525CA"/>
    <w:rsid w:val="00255EFE"/>
    <w:rsid w:val="0025699D"/>
    <w:rsid w:val="00257B0E"/>
    <w:rsid w:val="00257B39"/>
    <w:rsid w:val="00257DEA"/>
    <w:rsid w:val="00260269"/>
    <w:rsid w:val="0026043F"/>
    <w:rsid w:val="002612DA"/>
    <w:rsid w:val="002626D2"/>
    <w:rsid w:val="00262DDA"/>
    <w:rsid w:val="00262E0B"/>
    <w:rsid w:val="00263A40"/>
    <w:rsid w:val="00265585"/>
    <w:rsid w:val="00265CA3"/>
    <w:rsid w:val="00265D85"/>
    <w:rsid w:val="00267507"/>
    <w:rsid w:val="00267CEC"/>
    <w:rsid w:val="0027067E"/>
    <w:rsid w:val="00271995"/>
    <w:rsid w:val="00271F35"/>
    <w:rsid w:val="00272FDE"/>
    <w:rsid w:val="00275FF4"/>
    <w:rsid w:val="00276AE4"/>
    <w:rsid w:val="002809F1"/>
    <w:rsid w:val="00281668"/>
    <w:rsid w:val="00281C8C"/>
    <w:rsid w:val="00282347"/>
    <w:rsid w:val="00282908"/>
    <w:rsid w:val="00282D58"/>
    <w:rsid w:val="002834F5"/>
    <w:rsid w:val="00283966"/>
    <w:rsid w:val="00285235"/>
    <w:rsid w:val="00285289"/>
    <w:rsid w:val="002865EF"/>
    <w:rsid w:val="00286F17"/>
    <w:rsid w:val="00287B03"/>
    <w:rsid w:val="0029036F"/>
    <w:rsid w:val="002914FA"/>
    <w:rsid w:val="002918B6"/>
    <w:rsid w:val="00291D5A"/>
    <w:rsid w:val="0029238D"/>
    <w:rsid w:val="00294E4F"/>
    <w:rsid w:val="002959DE"/>
    <w:rsid w:val="00296D11"/>
    <w:rsid w:val="002970B9"/>
    <w:rsid w:val="0029729E"/>
    <w:rsid w:val="002A041B"/>
    <w:rsid w:val="002A138A"/>
    <w:rsid w:val="002A2A18"/>
    <w:rsid w:val="002A578D"/>
    <w:rsid w:val="002A6B56"/>
    <w:rsid w:val="002B0006"/>
    <w:rsid w:val="002B0036"/>
    <w:rsid w:val="002B08FF"/>
    <w:rsid w:val="002B1DAD"/>
    <w:rsid w:val="002B2863"/>
    <w:rsid w:val="002B4B28"/>
    <w:rsid w:val="002B4E67"/>
    <w:rsid w:val="002B6B52"/>
    <w:rsid w:val="002C0D25"/>
    <w:rsid w:val="002C1245"/>
    <w:rsid w:val="002C166D"/>
    <w:rsid w:val="002C1CAB"/>
    <w:rsid w:val="002C1DD1"/>
    <w:rsid w:val="002C2234"/>
    <w:rsid w:val="002C2E8E"/>
    <w:rsid w:val="002C3FD8"/>
    <w:rsid w:val="002C5080"/>
    <w:rsid w:val="002C76D2"/>
    <w:rsid w:val="002D02B5"/>
    <w:rsid w:val="002D2ECC"/>
    <w:rsid w:val="002D304C"/>
    <w:rsid w:val="002D363C"/>
    <w:rsid w:val="002D3B13"/>
    <w:rsid w:val="002D45FD"/>
    <w:rsid w:val="002D4866"/>
    <w:rsid w:val="002D4A6D"/>
    <w:rsid w:val="002D4B5A"/>
    <w:rsid w:val="002D6C0B"/>
    <w:rsid w:val="002D6E5D"/>
    <w:rsid w:val="002E0CA0"/>
    <w:rsid w:val="002E1A05"/>
    <w:rsid w:val="002E1A08"/>
    <w:rsid w:val="002E1F2A"/>
    <w:rsid w:val="002E3C8B"/>
    <w:rsid w:val="002E5A47"/>
    <w:rsid w:val="002E5A65"/>
    <w:rsid w:val="002E5D16"/>
    <w:rsid w:val="002E7F51"/>
    <w:rsid w:val="002F107B"/>
    <w:rsid w:val="002F5BFD"/>
    <w:rsid w:val="002F66E2"/>
    <w:rsid w:val="002F7B6C"/>
    <w:rsid w:val="00301759"/>
    <w:rsid w:val="003023C8"/>
    <w:rsid w:val="003025CE"/>
    <w:rsid w:val="0030262A"/>
    <w:rsid w:val="00302815"/>
    <w:rsid w:val="00303744"/>
    <w:rsid w:val="00305552"/>
    <w:rsid w:val="003056AF"/>
    <w:rsid w:val="00305C11"/>
    <w:rsid w:val="0030648F"/>
    <w:rsid w:val="0031009F"/>
    <w:rsid w:val="00312020"/>
    <w:rsid w:val="00312543"/>
    <w:rsid w:val="0031321B"/>
    <w:rsid w:val="00313457"/>
    <w:rsid w:val="00314D22"/>
    <w:rsid w:val="00314EEB"/>
    <w:rsid w:val="003150DA"/>
    <w:rsid w:val="003164C7"/>
    <w:rsid w:val="003204D8"/>
    <w:rsid w:val="00320EE8"/>
    <w:rsid w:val="00321E10"/>
    <w:rsid w:val="003225E8"/>
    <w:rsid w:val="003234E6"/>
    <w:rsid w:val="00323F99"/>
    <w:rsid w:val="00325D57"/>
    <w:rsid w:val="00326F23"/>
    <w:rsid w:val="00327232"/>
    <w:rsid w:val="00330E28"/>
    <w:rsid w:val="003319FE"/>
    <w:rsid w:val="00331E80"/>
    <w:rsid w:val="0033243E"/>
    <w:rsid w:val="00332E54"/>
    <w:rsid w:val="0033305D"/>
    <w:rsid w:val="00333254"/>
    <w:rsid w:val="00333602"/>
    <w:rsid w:val="00333E08"/>
    <w:rsid w:val="00334BBE"/>
    <w:rsid w:val="0033588B"/>
    <w:rsid w:val="0033711B"/>
    <w:rsid w:val="003371D0"/>
    <w:rsid w:val="0033774C"/>
    <w:rsid w:val="0034393F"/>
    <w:rsid w:val="0034469D"/>
    <w:rsid w:val="003461EB"/>
    <w:rsid w:val="0034648E"/>
    <w:rsid w:val="00347312"/>
    <w:rsid w:val="00347936"/>
    <w:rsid w:val="00347A59"/>
    <w:rsid w:val="00352610"/>
    <w:rsid w:val="00352E1F"/>
    <w:rsid w:val="0035359D"/>
    <w:rsid w:val="00353DB1"/>
    <w:rsid w:val="003542EC"/>
    <w:rsid w:val="00357D2C"/>
    <w:rsid w:val="003601B1"/>
    <w:rsid w:val="0036126E"/>
    <w:rsid w:val="00362112"/>
    <w:rsid w:val="00363230"/>
    <w:rsid w:val="003700ED"/>
    <w:rsid w:val="00370D36"/>
    <w:rsid w:val="0037173C"/>
    <w:rsid w:val="003742EC"/>
    <w:rsid w:val="00375CB1"/>
    <w:rsid w:val="00375EA5"/>
    <w:rsid w:val="0037B64A"/>
    <w:rsid w:val="003811B4"/>
    <w:rsid w:val="00382452"/>
    <w:rsid w:val="00382575"/>
    <w:rsid w:val="00383FF3"/>
    <w:rsid w:val="00385644"/>
    <w:rsid w:val="0038726F"/>
    <w:rsid w:val="00390A42"/>
    <w:rsid w:val="0039130D"/>
    <w:rsid w:val="00391831"/>
    <w:rsid w:val="0039186A"/>
    <w:rsid w:val="00391B26"/>
    <w:rsid w:val="0039348F"/>
    <w:rsid w:val="00393B40"/>
    <w:rsid w:val="00394048"/>
    <w:rsid w:val="00394341"/>
    <w:rsid w:val="003943B3"/>
    <w:rsid w:val="00395571"/>
    <w:rsid w:val="00396331"/>
    <w:rsid w:val="00396774"/>
    <w:rsid w:val="003A07E4"/>
    <w:rsid w:val="003A11F1"/>
    <w:rsid w:val="003A1ABB"/>
    <w:rsid w:val="003A1CC1"/>
    <w:rsid w:val="003A4148"/>
    <w:rsid w:val="003A419E"/>
    <w:rsid w:val="003A43B2"/>
    <w:rsid w:val="003A46DF"/>
    <w:rsid w:val="003A4C92"/>
    <w:rsid w:val="003A5089"/>
    <w:rsid w:val="003A525B"/>
    <w:rsid w:val="003A6263"/>
    <w:rsid w:val="003A66AA"/>
    <w:rsid w:val="003B0BB1"/>
    <w:rsid w:val="003B2036"/>
    <w:rsid w:val="003B2F84"/>
    <w:rsid w:val="003B32F0"/>
    <w:rsid w:val="003B3D12"/>
    <w:rsid w:val="003B525F"/>
    <w:rsid w:val="003B5D07"/>
    <w:rsid w:val="003B60BB"/>
    <w:rsid w:val="003B6F8B"/>
    <w:rsid w:val="003B7776"/>
    <w:rsid w:val="003C0763"/>
    <w:rsid w:val="003C1EF3"/>
    <w:rsid w:val="003C2C7E"/>
    <w:rsid w:val="003C2DC7"/>
    <w:rsid w:val="003C4B21"/>
    <w:rsid w:val="003C4E42"/>
    <w:rsid w:val="003C561A"/>
    <w:rsid w:val="003C6099"/>
    <w:rsid w:val="003C69FA"/>
    <w:rsid w:val="003C75E6"/>
    <w:rsid w:val="003C7DB2"/>
    <w:rsid w:val="003D2A62"/>
    <w:rsid w:val="003D2D5B"/>
    <w:rsid w:val="003D3B29"/>
    <w:rsid w:val="003D3F9A"/>
    <w:rsid w:val="003D434C"/>
    <w:rsid w:val="003D559B"/>
    <w:rsid w:val="003D69FC"/>
    <w:rsid w:val="003E0C2F"/>
    <w:rsid w:val="003E5315"/>
    <w:rsid w:val="003E58B5"/>
    <w:rsid w:val="003E5D88"/>
    <w:rsid w:val="003E63B5"/>
    <w:rsid w:val="003E64D6"/>
    <w:rsid w:val="003F056F"/>
    <w:rsid w:val="003F07E1"/>
    <w:rsid w:val="003F1BE9"/>
    <w:rsid w:val="003F4342"/>
    <w:rsid w:val="003F65D2"/>
    <w:rsid w:val="004016D1"/>
    <w:rsid w:val="00402D49"/>
    <w:rsid w:val="004032F6"/>
    <w:rsid w:val="0040351D"/>
    <w:rsid w:val="00404E92"/>
    <w:rsid w:val="00407079"/>
    <w:rsid w:val="00410028"/>
    <w:rsid w:val="0041094F"/>
    <w:rsid w:val="00411214"/>
    <w:rsid w:val="00411827"/>
    <w:rsid w:val="00411F61"/>
    <w:rsid w:val="00414C3A"/>
    <w:rsid w:val="0041587A"/>
    <w:rsid w:val="00415905"/>
    <w:rsid w:val="00417812"/>
    <w:rsid w:val="00417DAE"/>
    <w:rsid w:val="00421210"/>
    <w:rsid w:val="00422A71"/>
    <w:rsid w:val="00423ACE"/>
    <w:rsid w:val="00425CD6"/>
    <w:rsid w:val="0042752A"/>
    <w:rsid w:val="00427AFE"/>
    <w:rsid w:val="004323DC"/>
    <w:rsid w:val="00435258"/>
    <w:rsid w:val="00437166"/>
    <w:rsid w:val="00437E05"/>
    <w:rsid w:val="00442E77"/>
    <w:rsid w:val="00443D54"/>
    <w:rsid w:val="004448FB"/>
    <w:rsid w:val="00446268"/>
    <w:rsid w:val="004505E1"/>
    <w:rsid w:val="004508F8"/>
    <w:rsid w:val="00450DC6"/>
    <w:rsid w:val="0045147A"/>
    <w:rsid w:val="00452CB7"/>
    <w:rsid w:val="00454F76"/>
    <w:rsid w:val="004565A5"/>
    <w:rsid w:val="004572F6"/>
    <w:rsid w:val="00457C9A"/>
    <w:rsid w:val="00457E4C"/>
    <w:rsid w:val="00463518"/>
    <w:rsid w:val="0046461C"/>
    <w:rsid w:val="00465F5F"/>
    <w:rsid w:val="00466481"/>
    <w:rsid w:val="00466574"/>
    <w:rsid w:val="00466692"/>
    <w:rsid w:val="00470133"/>
    <w:rsid w:val="0047284B"/>
    <w:rsid w:val="0047526E"/>
    <w:rsid w:val="00475270"/>
    <w:rsid w:val="00475B89"/>
    <w:rsid w:val="00475ECE"/>
    <w:rsid w:val="0047707B"/>
    <w:rsid w:val="00477C29"/>
    <w:rsid w:val="00481EE5"/>
    <w:rsid w:val="00482418"/>
    <w:rsid w:val="00483013"/>
    <w:rsid w:val="00483716"/>
    <w:rsid w:val="004838C6"/>
    <w:rsid w:val="00483F45"/>
    <w:rsid w:val="00483FE0"/>
    <w:rsid w:val="00484BA8"/>
    <w:rsid w:val="00484D32"/>
    <w:rsid w:val="00485230"/>
    <w:rsid w:val="00485855"/>
    <w:rsid w:val="00486184"/>
    <w:rsid w:val="00491159"/>
    <w:rsid w:val="00493BBD"/>
    <w:rsid w:val="004946DD"/>
    <w:rsid w:val="00496372"/>
    <w:rsid w:val="004A0C49"/>
    <w:rsid w:val="004A1D48"/>
    <w:rsid w:val="004A29B9"/>
    <w:rsid w:val="004A35B8"/>
    <w:rsid w:val="004A35D1"/>
    <w:rsid w:val="004A3BFC"/>
    <w:rsid w:val="004A41DE"/>
    <w:rsid w:val="004A4F3C"/>
    <w:rsid w:val="004A6D5F"/>
    <w:rsid w:val="004B039D"/>
    <w:rsid w:val="004B348C"/>
    <w:rsid w:val="004B4108"/>
    <w:rsid w:val="004B6AB7"/>
    <w:rsid w:val="004B7432"/>
    <w:rsid w:val="004C29D4"/>
    <w:rsid w:val="004C2F9B"/>
    <w:rsid w:val="004C3CEF"/>
    <w:rsid w:val="004C445A"/>
    <w:rsid w:val="004C62BF"/>
    <w:rsid w:val="004C690E"/>
    <w:rsid w:val="004D0F46"/>
    <w:rsid w:val="004D15D0"/>
    <w:rsid w:val="004D2898"/>
    <w:rsid w:val="004D31F5"/>
    <w:rsid w:val="004D4717"/>
    <w:rsid w:val="004D51D3"/>
    <w:rsid w:val="004D5FFB"/>
    <w:rsid w:val="004D6C00"/>
    <w:rsid w:val="004D7203"/>
    <w:rsid w:val="004D7D51"/>
    <w:rsid w:val="004E23A9"/>
    <w:rsid w:val="004E2E7B"/>
    <w:rsid w:val="004E351C"/>
    <w:rsid w:val="004E4B2D"/>
    <w:rsid w:val="004E5844"/>
    <w:rsid w:val="004E5E7F"/>
    <w:rsid w:val="004F0185"/>
    <w:rsid w:val="004F0D14"/>
    <w:rsid w:val="004F1076"/>
    <w:rsid w:val="004F2500"/>
    <w:rsid w:val="004F3327"/>
    <w:rsid w:val="004F3AB7"/>
    <w:rsid w:val="004F41BA"/>
    <w:rsid w:val="004F4AC3"/>
    <w:rsid w:val="004F56E5"/>
    <w:rsid w:val="004F5D53"/>
    <w:rsid w:val="004F7500"/>
    <w:rsid w:val="004F7624"/>
    <w:rsid w:val="005002E5"/>
    <w:rsid w:val="00500460"/>
    <w:rsid w:val="00501E88"/>
    <w:rsid w:val="0050375C"/>
    <w:rsid w:val="00505018"/>
    <w:rsid w:val="005050AE"/>
    <w:rsid w:val="005054C6"/>
    <w:rsid w:val="00507450"/>
    <w:rsid w:val="005078C5"/>
    <w:rsid w:val="00510B89"/>
    <w:rsid w:val="005136D6"/>
    <w:rsid w:val="005137BC"/>
    <w:rsid w:val="00513A9E"/>
    <w:rsid w:val="005152AE"/>
    <w:rsid w:val="00515DC2"/>
    <w:rsid w:val="00515FAD"/>
    <w:rsid w:val="00516317"/>
    <w:rsid w:val="0051674F"/>
    <w:rsid w:val="00517600"/>
    <w:rsid w:val="00520D35"/>
    <w:rsid w:val="005214C9"/>
    <w:rsid w:val="00521AC6"/>
    <w:rsid w:val="0052497B"/>
    <w:rsid w:val="00525D30"/>
    <w:rsid w:val="00525D40"/>
    <w:rsid w:val="00527BF8"/>
    <w:rsid w:val="00533A17"/>
    <w:rsid w:val="00533AD4"/>
    <w:rsid w:val="005348D8"/>
    <w:rsid w:val="00535A23"/>
    <w:rsid w:val="00540388"/>
    <w:rsid w:val="005408B9"/>
    <w:rsid w:val="00542404"/>
    <w:rsid w:val="00542FBA"/>
    <w:rsid w:val="00543364"/>
    <w:rsid w:val="005438D4"/>
    <w:rsid w:val="00543FCF"/>
    <w:rsid w:val="00547342"/>
    <w:rsid w:val="005478FA"/>
    <w:rsid w:val="00550826"/>
    <w:rsid w:val="0055183B"/>
    <w:rsid w:val="00551D37"/>
    <w:rsid w:val="00552DBD"/>
    <w:rsid w:val="005546BD"/>
    <w:rsid w:val="00557FB8"/>
    <w:rsid w:val="00560D31"/>
    <w:rsid w:val="00560E1B"/>
    <w:rsid w:val="005610F3"/>
    <w:rsid w:val="00561476"/>
    <w:rsid w:val="005622B9"/>
    <w:rsid w:val="0056287A"/>
    <w:rsid w:val="00563062"/>
    <w:rsid w:val="00563EE2"/>
    <w:rsid w:val="00564D38"/>
    <w:rsid w:val="005660D4"/>
    <w:rsid w:val="00566D59"/>
    <w:rsid w:val="00567104"/>
    <w:rsid w:val="00567EB1"/>
    <w:rsid w:val="0057006B"/>
    <w:rsid w:val="00570E2F"/>
    <w:rsid w:val="0057147D"/>
    <w:rsid w:val="005732CB"/>
    <w:rsid w:val="00574371"/>
    <w:rsid w:val="005746FA"/>
    <w:rsid w:val="005812E4"/>
    <w:rsid w:val="005840F9"/>
    <w:rsid w:val="00584822"/>
    <w:rsid w:val="005852EE"/>
    <w:rsid w:val="0058784D"/>
    <w:rsid w:val="00587C98"/>
    <w:rsid w:val="005900EB"/>
    <w:rsid w:val="005900F1"/>
    <w:rsid w:val="00591C72"/>
    <w:rsid w:val="005924E8"/>
    <w:rsid w:val="00592F44"/>
    <w:rsid w:val="0059305E"/>
    <w:rsid w:val="00595872"/>
    <w:rsid w:val="00595FDC"/>
    <w:rsid w:val="00596DCC"/>
    <w:rsid w:val="00596E2A"/>
    <w:rsid w:val="005975C3"/>
    <w:rsid w:val="005A0A3D"/>
    <w:rsid w:val="005A2489"/>
    <w:rsid w:val="005A4528"/>
    <w:rsid w:val="005A56FB"/>
    <w:rsid w:val="005A5A6E"/>
    <w:rsid w:val="005B0831"/>
    <w:rsid w:val="005B253A"/>
    <w:rsid w:val="005B6610"/>
    <w:rsid w:val="005B7D19"/>
    <w:rsid w:val="005C0473"/>
    <w:rsid w:val="005C0E2A"/>
    <w:rsid w:val="005C2D7E"/>
    <w:rsid w:val="005C3B6E"/>
    <w:rsid w:val="005C40E9"/>
    <w:rsid w:val="005C4651"/>
    <w:rsid w:val="005C5321"/>
    <w:rsid w:val="005C54B0"/>
    <w:rsid w:val="005C650D"/>
    <w:rsid w:val="005C739C"/>
    <w:rsid w:val="005C7E12"/>
    <w:rsid w:val="005C7EE2"/>
    <w:rsid w:val="005C7F8E"/>
    <w:rsid w:val="005D093C"/>
    <w:rsid w:val="005D0B1C"/>
    <w:rsid w:val="005D0B7D"/>
    <w:rsid w:val="005D1D16"/>
    <w:rsid w:val="005D2FC7"/>
    <w:rsid w:val="005D3915"/>
    <w:rsid w:val="005D5183"/>
    <w:rsid w:val="005D7624"/>
    <w:rsid w:val="005D7869"/>
    <w:rsid w:val="005D7A00"/>
    <w:rsid w:val="005E01C4"/>
    <w:rsid w:val="005E22A9"/>
    <w:rsid w:val="005E33D1"/>
    <w:rsid w:val="005E38DD"/>
    <w:rsid w:val="005E3E03"/>
    <w:rsid w:val="005E4F2D"/>
    <w:rsid w:val="005E5F89"/>
    <w:rsid w:val="005E6C88"/>
    <w:rsid w:val="005F10FE"/>
    <w:rsid w:val="005F2472"/>
    <w:rsid w:val="005F27BC"/>
    <w:rsid w:val="005F3840"/>
    <w:rsid w:val="005F3F7C"/>
    <w:rsid w:val="005F6951"/>
    <w:rsid w:val="00601CEF"/>
    <w:rsid w:val="006032D4"/>
    <w:rsid w:val="00607AE9"/>
    <w:rsid w:val="00607FB3"/>
    <w:rsid w:val="0061058B"/>
    <w:rsid w:val="00611C95"/>
    <w:rsid w:val="006132B8"/>
    <w:rsid w:val="006137F1"/>
    <w:rsid w:val="006145FE"/>
    <w:rsid w:val="0061482A"/>
    <w:rsid w:val="0061532E"/>
    <w:rsid w:val="0062211A"/>
    <w:rsid w:val="00622AA5"/>
    <w:rsid w:val="00624E13"/>
    <w:rsid w:val="00626232"/>
    <w:rsid w:val="006276DB"/>
    <w:rsid w:val="006278F6"/>
    <w:rsid w:val="00627E27"/>
    <w:rsid w:val="00630F47"/>
    <w:rsid w:val="00631B96"/>
    <w:rsid w:val="00631FBC"/>
    <w:rsid w:val="00632D95"/>
    <w:rsid w:val="006333F8"/>
    <w:rsid w:val="00633702"/>
    <w:rsid w:val="00633DCE"/>
    <w:rsid w:val="00633DE4"/>
    <w:rsid w:val="006340E6"/>
    <w:rsid w:val="00634EF5"/>
    <w:rsid w:val="00635AAF"/>
    <w:rsid w:val="00636FFD"/>
    <w:rsid w:val="00637263"/>
    <w:rsid w:val="00640ED5"/>
    <w:rsid w:val="0064155B"/>
    <w:rsid w:val="00642181"/>
    <w:rsid w:val="006439EB"/>
    <w:rsid w:val="006451C7"/>
    <w:rsid w:val="0064648B"/>
    <w:rsid w:val="00646C09"/>
    <w:rsid w:val="00646E9F"/>
    <w:rsid w:val="00647F8A"/>
    <w:rsid w:val="006541B0"/>
    <w:rsid w:val="0065559F"/>
    <w:rsid w:val="006579AD"/>
    <w:rsid w:val="0066149C"/>
    <w:rsid w:val="00661AD4"/>
    <w:rsid w:val="00663047"/>
    <w:rsid w:val="00663820"/>
    <w:rsid w:val="00663A40"/>
    <w:rsid w:val="0066435D"/>
    <w:rsid w:val="0066472F"/>
    <w:rsid w:val="006666DF"/>
    <w:rsid w:val="00666B6D"/>
    <w:rsid w:val="00666D4A"/>
    <w:rsid w:val="00667678"/>
    <w:rsid w:val="00667F9B"/>
    <w:rsid w:val="0067255B"/>
    <w:rsid w:val="006725CE"/>
    <w:rsid w:val="00672770"/>
    <w:rsid w:val="00676F0C"/>
    <w:rsid w:val="00677E61"/>
    <w:rsid w:val="00680A46"/>
    <w:rsid w:val="00680CEF"/>
    <w:rsid w:val="006816F7"/>
    <w:rsid w:val="00681839"/>
    <w:rsid w:val="00681B82"/>
    <w:rsid w:val="00682290"/>
    <w:rsid w:val="0068289B"/>
    <w:rsid w:val="00685C77"/>
    <w:rsid w:val="006863D3"/>
    <w:rsid w:val="00690797"/>
    <w:rsid w:val="00691C77"/>
    <w:rsid w:val="0069293B"/>
    <w:rsid w:val="006931F2"/>
    <w:rsid w:val="006933F1"/>
    <w:rsid w:val="00694D8A"/>
    <w:rsid w:val="0069728F"/>
    <w:rsid w:val="00697C07"/>
    <w:rsid w:val="006A003A"/>
    <w:rsid w:val="006A0694"/>
    <w:rsid w:val="006A217D"/>
    <w:rsid w:val="006A3A88"/>
    <w:rsid w:val="006A3B1A"/>
    <w:rsid w:val="006A5421"/>
    <w:rsid w:val="006A5B43"/>
    <w:rsid w:val="006A692B"/>
    <w:rsid w:val="006A6FEC"/>
    <w:rsid w:val="006B0730"/>
    <w:rsid w:val="006B0EA6"/>
    <w:rsid w:val="006B1395"/>
    <w:rsid w:val="006B20F8"/>
    <w:rsid w:val="006B267F"/>
    <w:rsid w:val="006B5687"/>
    <w:rsid w:val="006B70DF"/>
    <w:rsid w:val="006C0325"/>
    <w:rsid w:val="006C11D6"/>
    <w:rsid w:val="006C1356"/>
    <w:rsid w:val="006C19C4"/>
    <w:rsid w:val="006C24FC"/>
    <w:rsid w:val="006C2A6A"/>
    <w:rsid w:val="006C566B"/>
    <w:rsid w:val="006C60E9"/>
    <w:rsid w:val="006C771C"/>
    <w:rsid w:val="006D1D41"/>
    <w:rsid w:val="006D245B"/>
    <w:rsid w:val="006D4189"/>
    <w:rsid w:val="006D4608"/>
    <w:rsid w:val="006D5F8D"/>
    <w:rsid w:val="006D605D"/>
    <w:rsid w:val="006D73BC"/>
    <w:rsid w:val="006E006E"/>
    <w:rsid w:val="006E1E88"/>
    <w:rsid w:val="006E22E8"/>
    <w:rsid w:val="006E2E18"/>
    <w:rsid w:val="006E30DA"/>
    <w:rsid w:val="006E34F0"/>
    <w:rsid w:val="006E4BE4"/>
    <w:rsid w:val="006E5194"/>
    <w:rsid w:val="006E5290"/>
    <w:rsid w:val="006E6075"/>
    <w:rsid w:val="006E6303"/>
    <w:rsid w:val="006E72EC"/>
    <w:rsid w:val="006F308E"/>
    <w:rsid w:val="006F4162"/>
    <w:rsid w:val="006F5466"/>
    <w:rsid w:val="006F6021"/>
    <w:rsid w:val="00700E16"/>
    <w:rsid w:val="00702418"/>
    <w:rsid w:val="00703E83"/>
    <w:rsid w:val="0070413F"/>
    <w:rsid w:val="00706D9C"/>
    <w:rsid w:val="00710ED2"/>
    <w:rsid w:val="00713DAC"/>
    <w:rsid w:val="00715D15"/>
    <w:rsid w:val="00715F02"/>
    <w:rsid w:val="00717B70"/>
    <w:rsid w:val="00720572"/>
    <w:rsid w:val="0072198D"/>
    <w:rsid w:val="00722627"/>
    <w:rsid w:val="00725713"/>
    <w:rsid w:val="00727AF6"/>
    <w:rsid w:val="00727D7C"/>
    <w:rsid w:val="00730B17"/>
    <w:rsid w:val="0073282D"/>
    <w:rsid w:val="00733792"/>
    <w:rsid w:val="0073399D"/>
    <w:rsid w:val="00733B96"/>
    <w:rsid w:val="00733C0E"/>
    <w:rsid w:val="00735BDC"/>
    <w:rsid w:val="0073707F"/>
    <w:rsid w:val="00737FBC"/>
    <w:rsid w:val="007415A5"/>
    <w:rsid w:val="00741FB8"/>
    <w:rsid w:val="007432AE"/>
    <w:rsid w:val="00743FDA"/>
    <w:rsid w:val="0074403A"/>
    <w:rsid w:val="00744B62"/>
    <w:rsid w:val="00744CAD"/>
    <w:rsid w:val="007451D0"/>
    <w:rsid w:val="00747399"/>
    <w:rsid w:val="00750376"/>
    <w:rsid w:val="00750421"/>
    <w:rsid w:val="00750529"/>
    <w:rsid w:val="00750C69"/>
    <w:rsid w:val="007523C7"/>
    <w:rsid w:val="00752789"/>
    <w:rsid w:val="00754C0C"/>
    <w:rsid w:val="00757261"/>
    <w:rsid w:val="007613DB"/>
    <w:rsid w:val="00762894"/>
    <w:rsid w:val="00765E08"/>
    <w:rsid w:val="00767424"/>
    <w:rsid w:val="00770BF5"/>
    <w:rsid w:val="007713F7"/>
    <w:rsid w:val="00771499"/>
    <w:rsid w:val="00774686"/>
    <w:rsid w:val="007762E5"/>
    <w:rsid w:val="00777E88"/>
    <w:rsid w:val="00777F83"/>
    <w:rsid w:val="00780628"/>
    <w:rsid w:val="00780CB6"/>
    <w:rsid w:val="007811CE"/>
    <w:rsid w:val="00781357"/>
    <w:rsid w:val="00783A90"/>
    <w:rsid w:val="00785685"/>
    <w:rsid w:val="00787C41"/>
    <w:rsid w:val="00790972"/>
    <w:rsid w:val="007952D1"/>
    <w:rsid w:val="007958E0"/>
    <w:rsid w:val="00795910"/>
    <w:rsid w:val="00795AF1"/>
    <w:rsid w:val="00796179"/>
    <w:rsid w:val="007A0108"/>
    <w:rsid w:val="007A1E81"/>
    <w:rsid w:val="007A2516"/>
    <w:rsid w:val="007A28DC"/>
    <w:rsid w:val="007A349B"/>
    <w:rsid w:val="007A4128"/>
    <w:rsid w:val="007A51F1"/>
    <w:rsid w:val="007A64A7"/>
    <w:rsid w:val="007A6C58"/>
    <w:rsid w:val="007A6CF0"/>
    <w:rsid w:val="007A7DC8"/>
    <w:rsid w:val="007B0760"/>
    <w:rsid w:val="007B0766"/>
    <w:rsid w:val="007B10B6"/>
    <w:rsid w:val="007B14AC"/>
    <w:rsid w:val="007B2659"/>
    <w:rsid w:val="007B37FE"/>
    <w:rsid w:val="007B6464"/>
    <w:rsid w:val="007B7D3F"/>
    <w:rsid w:val="007B7F0B"/>
    <w:rsid w:val="007C0E55"/>
    <w:rsid w:val="007C1073"/>
    <w:rsid w:val="007C2D44"/>
    <w:rsid w:val="007C3A7B"/>
    <w:rsid w:val="007C4EB8"/>
    <w:rsid w:val="007D1113"/>
    <w:rsid w:val="007D16F8"/>
    <w:rsid w:val="007D387C"/>
    <w:rsid w:val="007D3C7F"/>
    <w:rsid w:val="007D44EA"/>
    <w:rsid w:val="007D50B1"/>
    <w:rsid w:val="007D5CF3"/>
    <w:rsid w:val="007D7F0D"/>
    <w:rsid w:val="007E0EFC"/>
    <w:rsid w:val="007E166E"/>
    <w:rsid w:val="007E2712"/>
    <w:rsid w:val="007E2D45"/>
    <w:rsid w:val="007E306D"/>
    <w:rsid w:val="007E40D5"/>
    <w:rsid w:val="007E4B0D"/>
    <w:rsid w:val="007E4C76"/>
    <w:rsid w:val="007E4E81"/>
    <w:rsid w:val="007E6F42"/>
    <w:rsid w:val="007E7371"/>
    <w:rsid w:val="007F2279"/>
    <w:rsid w:val="007F575F"/>
    <w:rsid w:val="007F692B"/>
    <w:rsid w:val="007F7A75"/>
    <w:rsid w:val="008024D1"/>
    <w:rsid w:val="00802A65"/>
    <w:rsid w:val="00804A66"/>
    <w:rsid w:val="00805811"/>
    <w:rsid w:val="00807EB8"/>
    <w:rsid w:val="0081099C"/>
    <w:rsid w:val="00810B9D"/>
    <w:rsid w:val="00810CE6"/>
    <w:rsid w:val="00810F7C"/>
    <w:rsid w:val="008148DB"/>
    <w:rsid w:val="00815A0E"/>
    <w:rsid w:val="00815E90"/>
    <w:rsid w:val="0081600B"/>
    <w:rsid w:val="008215D3"/>
    <w:rsid w:val="008231EA"/>
    <w:rsid w:val="008236FB"/>
    <w:rsid w:val="00823E03"/>
    <w:rsid w:val="0082501C"/>
    <w:rsid w:val="0082749C"/>
    <w:rsid w:val="008276DC"/>
    <w:rsid w:val="00833970"/>
    <w:rsid w:val="00833C36"/>
    <w:rsid w:val="00834BEB"/>
    <w:rsid w:val="00836059"/>
    <w:rsid w:val="00837D42"/>
    <w:rsid w:val="00840040"/>
    <w:rsid w:val="00841585"/>
    <w:rsid w:val="00841BA1"/>
    <w:rsid w:val="00842982"/>
    <w:rsid w:val="0084399C"/>
    <w:rsid w:val="00843A55"/>
    <w:rsid w:val="00843CCD"/>
    <w:rsid w:val="00844BCB"/>
    <w:rsid w:val="008454CC"/>
    <w:rsid w:val="00846A89"/>
    <w:rsid w:val="00847649"/>
    <w:rsid w:val="00850929"/>
    <w:rsid w:val="008524AD"/>
    <w:rsid w:val="00852723"/>
    <w:rsid w:val="00852B5D"/>
    <w:rsid w:val="00855493"/>
    <w:rsid w:val="008566C2"/>
    <w:rsid w:val="0085787E"/>
    <w:rsid w:val="008606DC"/>
    <w:rsid w:val="00860BD6"/>
    <w:rsid w:val="00861509"/>
    <w:rsid w:val="00863820"/>
    <w:rsid w:val="008640A3"/>
    <w:rsid w:val="0086781C"/>
    <w:rsid w:val="00871697"/>
    <w:rsid w:val="00872CE1"/>
    <w:rsid w:val="00872F60"/>
    <w:rsid w:val="0087357E"/>
    <w:rsid w:val="0087592C"/>
    <w:rsid w:val="00875B51"/>
    <w:rsid w:val="00876217"/>
    <w:rsid w:val="00877B2B"/>
    <w:rsid w:val="00882FB7"/>
    <w:rsid w:val="008833FB"/>
    <w:rsid w:val="0088449E"/>
    <w:rsid w:val="00884B32"/>
    <w:rsid w:val="00886727"/>
    <w:rsid w:val="00895033"/>
    <w:rsid w:val="00896E50"/>
    <w:rsid w:val="0089780D"/>
    <w:rsid w:val="008A12B5"/>
    <w:rsid w:val="008A21FB"/>
    <w:rsid w:val="008A2C71"/>
    <w:rsid w:val="008A31A1"/>
    <w:rsid w:val="008A40D8"/>
    <w:rsid w:val="008A4489"/>
    <w:rsid w:val="008A4802"/>
    <w:rsid w:val="008A4922"/>
    <w:rsid w:val="008A54C7"/>
    <w:rsid w:val="008A54E4"/>
    <w:rsid w:val="008A56B2"/>
    <w:rsid w:val="008A57B0"/>
    <w:rsid w:val="008A5D50"/>
    <w:rsid w:val="008A7D7C"/>
    <w:rsid w:val="008B055C"/>
    <w:rsid w:val="008B0880"/>
    <w:rsid w:val="008B1D88"/>
    <w:rsid w:val="008B2213"/>
    <w:rsid w:val="008B39B1"/>
    <w:rsid w:val="008B3AD7"/>
    <w:rsid w:val="008B5272"/>
    <w:rsid w:val="008B6650"/>
    <w:rsid w:val="008B7EE6"/>
    <w:rsid w:val="008C0181"/>
    <w:rsid w:val="008C030E"/>
    <w:rsid w:val="008C10BE"/>
    <w:rsid w:val="008C1893"/>
    <w:rsid w:val="008C359E"/>
    <w:rsid w:val="008C4D48"/>
    <w:rsid w:val="008C4FA2"/>
    <w:rsid w:val="008C509B"/>
    <w:rsid w:val="008C5692"/>
    <w:rsid w:val="008C58E9"/>
    <w:rsid w:val="008C65C5"/>
    <w:rsid w:val="008C6771"/>
    <w:rsid w:val="008C76FC"/>
    <w:rsid w:val="008CADD1"/>
    <w:rsid w:val="008D19C8"/>
    <w:rsid w:val="008D21A2"/>
    <w:rsid w:val="008D22E6"/>
    <w:rsid w:val="008D36B0"/>
    <w:rsid w:val="008D3770"/>
    <w:rsid w:val="008D41F9"/>
    <w:rsid w:val="008D453B"/>
    <w:rsid w:val="008D4CFF"/>
    <w:rsid w:val="008D544A"/>
    <w:rsid w:val="008D5723"/>
    <w:rsid w:val="008D678C"/>
    <w:rsid w:val="008E0E81"/>
    <w:rsid w:val="008E13B3"/>
    <w:rsid w:val="008E1DA8"/>
    <w:rsid w:val="008E26E9"/>
    <w:rsid w:val="008E2D52"/>
    <w:rsid w:val="008E4886"/>
    <w:rsid w:val="008E5F78"/>
    <w:rsid w:val="008E610C"/>
    <w:rsid w:val="008E708A"/>
    <w:rsid w:val="008E7946"/>
    <w:rsid w:val="008F05B4"/>
    <w:rsid w:val="008F0FF0"/>
    <w:rsid w:val="008F2C0E"/>
    <w:rsid w:val="008F6BBA"/>
    <w:rsid w:val="008F7CD4"/>
    <w:rsid w:val="00900600"/>
    <w:rsid w:val="0090087F"/>
    <w:rsid w:val="00901065"/>
    <w:rsid w:val="00901EB0"/>
    <w:rsid w:val="009021CF"/>
    <w:rsid w:val="00902717"/>
    <w:rsid w:val="009041CC"/>
    <w:rsid w:val="00905282"/>
    <w:rsid w:val="009055F4"/>
    <w:rsid w:val="00905940"/>
    <w:rsid w:val="00910A4D"/>
    <w:rsid w:val="0091199B"/>
    <w:rsid w:val="009120A5"/>
    <w:rsid w:val="009124B1"/>
    <w:rsid w:val="0091371B"/>
    <w:rsid w:val="00913768"/>
    <w:rsid w:val="00914196"/>
    <w:rsid w:val="0091496B"/>
    <w:rsid w:val="009149C1"/>
    <w:rsid w:val="0091536D"/>
    <w:rsid w:val="00915A30"/>
    <w:rsid w:val="00917D8D"/>
    <w:rsid w:val="00922519"/>
    <w:rsid w:val="00922DC9"/>
    <w:rsid w:val="0092562A"/>
    <w:rsid w:val="009265F7"/>
    <w:rsid w:val="00930C7C"/>
    <w:rsid w:val="00935324"/>
    <w:rsid w:val="00936095"/>
    <w:rsid w:val="0093643F"/>
    <w:rsid w:val="0093700A"/>
    <w:rsid w:val="009375A9"/>
    <w:rsid w:val="00941CAB"/>
    <w:rsid w:val="00942514"/>
    <w:rsid w:val="0094354A"/>
    <w:rsid w:val="00944F8A"/>
    <w:rsid w:val="009473A7"/>
    <w:rsid w:val="0095003B"/>
    <w:rsid w:val="00950225"/>
    <w:rsid w:val="00951C29"/>
    <w:rsid w:val="00953E3E"/>
    <w:rsid w:val="00957077"/>
    <w:rsid w:val="0095757C"/>
    <w:rsid w:val="00960269"/>
    <w:rsid w:val="00961093"/>
    <w:rsid w:val="00962BD3"/>
    <w:rsid w:val="00962C87"/>
    <w:rsid w:val="00962EBF"/>
    <w:rsid w:val="00963345"/>
    <w:rsid w:val="00963BA0"/>
    <w:rsid w:val="0096448A"/>
    <w:rsid w:val="009648D9"/>
    <w:rsid w:val="00964CBD"/>
    <w:rsid w:val="00970732"/>
    <w:rsid w:val="0097078F"/>
    <w:rsid w:val="009722B5"/>
    <w:rsid w:val="00972895"/>
    <w:rsid w:val="00972F43"/>
    <w:rsid w:val="009735DB"/>
    <w:rsid w:val="00973B54"/>
    <w:rsid w:val="00973E63"/>
    <w:rsid w:val="00974616"/>
    <w:rsid w:val="009767E1"/>
    <w:rsid w:val="00976D85"/>
    <w:rsid w:val="009777F8"/>
    <w:rsid w:val="00980C41"/>
    <w:rsid w:val="0098200F"/>
    <w:rsid w:val="0098267E"/>
    <w:rsid w:val="00984CAD"/>
    <w:rsid w:val="009856CF"/>
    <w:rsid w:val="00987398"/>
    <w:rsid w:val="009874B2"/>
    <w:rsid w:val="00994977"/>
    <w:rsid w:val="00994A72"/>
    <w:rsid w:val="009950BD"/>
    <w:rsid w:val="00996330"/>
    <w:rsid w:val="009979BF"/>
    <w:rsid w:val="009A01D2"/>
    <w:rsid w:val="009A26A4"/>
    <w:rsid w:val="009A2931"/>
    <w:rsid w:val="009A3611"/>
    <w:rsid w:val="009A3E22"/>
    <w:rsid w:val="009A40F7"/>
    <w:rsid w:val="009A4500"/>
    <w:rsid w:val="009A4812"/>
    <w:rsid w:val="009A5109"/>
    <w:rsid w:val="009A51E4"/>
    <w:rsid w:val="009A7D64"/>
    <w:rsid w:val="009B02D9"/>
    <w:rsid w:val="009B0F87"/>
    <w:rsid w:val="009B1A54"/>
    <w:rsid w:val="009B23AF"/>
    <w:rsid w:val="009B572B"/>
    <w:rsid w:val="009B61DC"/>
    <w:rsid w:val="009B6594"/>
    <w:rsid w:val="009B6EEB"/>
    <w:rsid w:val="009C01D0"/>
    <w:rsid w:val="009C039D"/>
    <w:rsid w:val="009C13D3"/>
    <w:rsid w:val="009C1C8B"/>
    <w:rsid w:val="009C2915"/>
    <w:rsid w:val="009C3FA1"/>
    <w:rsid w:val="009D0FED"/>
    <w:rsid w:val="009D1721"/>
    <w:rsid w:val="009D1C2E"/>
    <w:rsid w:val="009D20A9"/>
    <w:rsid w:val="009D24D4"/>
    <w:rsid w:val="009D2C68"/>
    <w:rsid w:val="009D2EBD"/>
    <w:rsid w:val="009D55B8"/>
    <w:rsid w:val="009D58B7"/>
    <w:rsid w:val="009E17A7"/>
    <w:rsid w:val="009E2DC8"/>
    <w:rsid w:val="009E2EFC"/>
    <w:rsid w:val="009E3C26"/>
    <w:rsid w:val="009E3FEB"/>
    <w:rsid w:val="009E5119"/>
    <w:rsid w:val="009E51E5"/>
    <w:rsid w:val="009E6D7B"/>
    <w:rsid w:val="009F05CB"/>
    <w:rsid w:val="009F08CC"/>
    <w:rsid w:val="009F2998"/>
    <w:rsid w:val="009F51B0"/>
    <w:rsid w:val="00A01DB5"/>
    <w:rsid w:val="00A0208E"/>
    <w:rsid w:val="00A04381"/>
    <w:rsid w:val="00A05447"/>
    <w:rsid w:val="00A05B29"/>
    <w:rsid w:val="00A05BC9"/>
    <w:rsid w:val="00A06D44"/>
    <w:rsid w:val="00A06E5A"/>
    <w:rsid w:val="00A101F0"/>
    <w:rsid w:val="00A1041C"/>
    <w:rsid w:val="00A106C1"/>
    <w:rsid w:val="00A113BE"/>
    <w:rsid w:val="00A12E8B"/>
    <w:rsid w:val="00A1398A"/>
    <w:rsid w:val="00A13E27"/>
    <w:rsid w:val="00A14305"/>
    <w:rsid w:val="00A1459D"/>
    <w:rsid w:val="00A1573C"/>
    <w:rsid w:val="00A15EF8"/>
    <w:rsid w:val="00A21643"/>
    <w:rsid w:val="00A22974"/>
    <w:rsid w:val="00A22CD3"/>
    <w:rsid w:val="00A23BE6"/>
    <w:rsid w:val="00A2680A"/>
    <w:rsid w:val="00A330C1"/>
    <w:rsid w:val="00A33357"/>
    <w:rsid w:val="00A33807"/>
    <w:rsid w:val="00A344F1"/>
    <w:rsid w:val="00A349D8"/>
    <w:rsid w:val="00A34B95"/>
    <w:rsid w:val="00A35750"/>
    <w:rsid w:val="00A357F4"/>
    <w:rsid w:val="00A376FC"/>
    <w:rsid w:val="00A40CBE"/>
    <w:rsid w:val="00A40F3B"/>
    <w:rsid w:val="00A41A6F"/>
    <w:rsid w:val="00A44C22"/>
    <w:rsid w:val="00A44CFE"/>
    <w:rsid w:val="00A44E40"/>
    <w:rsid w:val="00A45C61"/>
    <w:rsid w:val="00A45FD2"/>
    <w:rsid w:val="00A504CB"/>
    <w:rsid w:val="00A50AF7"/>
    <w:rsid w:val="00A51099"/>
    <w:rsid w:val="00A5217B"/>
    <w:rsid w:val="00A524A1"/>
    <w:rsid w:val="00A54981"/>
    <w:rsid w:val="00A54DD8"/>
    <w:rsid w:val="00A55385"/>
    <w:rsid w:val="00A55D22"/>
    <w:rsid w:val="00A564DB"/>
    <w:rsid w:val="00A578FC"/>
    <w:rsid w:val="00A57933"/>
    <w:rsid w:val="00A612A1"/>
    <w:rsid w:val="00A620FA"/>
    <w:rsid w:val="00A6260E"/>
    <w:rsid w:val="00A62B2B"/>
    <w:rsid w:val="00A62D9D"/>
    <w:rsid w:val="00A63561"/>
    <w:rsid w:val="00A63656"/>
    <w:rsid w:val="00A6478C"/>
    <w:rsid w:val="00A64C66"/>
    <w:rsid w:val="00A653FC"/>
    <w:rsid w:val="00A67238"/>
    <w:rsid w:val="00A67931"/>
    <w:rsid w:val="00A70A47"/>
    <w:rsid w:val="00A71AD5"/>
    <w:rsid w:val="00A72BA0"/>
    <w:rsid w:val="00A7312F"/>
    <w:rsid w:val="00A745B0"/>
    <w:rsid w:val="00A74F78"/>
    <w:rsid w:val="00A7686D"/>
    <w:rsid w:val="00A76BA5"/>
    <w:rsid w:val="00A76C8C"/>
    <w:rsid w:val="00A8248E"/>
    <w:rsid w:val="00A82AF7"/>
    <w:rsid w:val="00A82EFA"/>
    <w:rsid w:val="00A85A81"/>
    <w:rsid w:val="00A86179"/>
    <w:rsid w:val="00A8702E"/>
    <w:rsid w:val="00A90DD3"/>
    <w:rsid w:val="00A93161"/>
    <w:rsid w:val="00A933AC"/>
    <w:rsid w:val="00A93605"/>
    <w:rsid w:val="00A9399B"/>
    <w:rsid w:val="00A95BD3"/>
    <w:rsid w:val="00A962A2"/>
    <w:rsid w:val="00A96EFF"/>
    <w:rsid w:val="00A975BD"/>
    <w:rsid w:val="00A97BD4"/>
    <w:rsid w:val="00AA100D"/>
    <w:rsid w:val="00AA13AD"/>
    <w:rsid w:val="00AA1964"/>
    <w:rsid w:val="00AA26CD"/>
    <w:rsid w:val="00AA2949"/>
    <w:rsid w:val="00AA3F0A"/>
    <w:rsid w:val="00AA417C"/>
    <w:rsid w:val="00AA5A95"/>
    <w:rsid w:val="00AA63BE"/>
    <w:rsid w:val="00AA6E9B"/>
    <w:rsid w:val="00AA6F79"/>
    <w:rsid w:val="00AB0C25"/>
    <w:rsid w:val="00AB1FD3"/>
    <w:rsid w:val="00AB317E"/>
    <w:rsid w:val="00AB3323"/>
    <w:rsid w:val="00AB42DE"/>
    <w:rsid w:val="00AB4A52"/>
    <w:rsid w:val="00AB513C"/>
    <w:rsid w:val="00AB5F2C"/>
    <w:rsid w:val="00AB7278"/>
    <w:rsid w:val="00AB764D"/>
    <w:rsid w:val="00AC0459"/>
    <w:rsid w:val="00AC09AD"/>
    <w:rsid w:val="00AC0B33"/>
    <w:rsid w:val="00AC28DC"/>
    <w:rsid w:val="00AC5A7D"/>
    <w:rsid w:val="00AC5B87"/>
    <w:rsid w:val="00AC6490"/>
    <w:rsid w:val="00AD022C"/>
    <w:rsid w:val="00AD181E"/>
    <w:rsid w:val="00AD2482"/>
    <w:rsid w:val="00AD3D5B"/>
    <w:rsid w:val="00AD3EA7"/>
    <w:rsid w:val="00AD4436"/>
    <w:rsid w:val="00AD46FB"/>
    <w:rsid w:val="00AD5519"/>
    <w:rsid w:val="00AD553B"/>
    <w:rsid w:val="00AD6626"/>
    <w:rsid w:val="00AD73A3"/>
    <w:rsid w:val="00AD7BA4"/>
    <w:rsid w:val="00AE03BF"/>
    <w:rsid w:val="00AE11DF"/>
    <w:rsid w:val="00AE1F86"/>
    <w:rsid w:val="00AE22F3"/>
    <w:rsid w:val="00AE4957"/>
    <w:rsid w:val="00AE6832"/>
    <w:rsid w:val="00AE6E17"/>
    <w:rsid w:val="00AE7A92"/>
    <w:rsid w:val="00AF1693"/>
    <w:rsid w:val="00AF1D41"/>
    <w:rsid w:val="00AF2E8C"/>
    <w:rsid w:val="00AF3D7C"/>
    <w:rsid w:val="00AF535D"/>
    <w:rsid w:val="00AF6127"/>
    <w:rsid w:val="00AF7A78"/>
    <w:rsid w:val="00B003D8"/>
    <w:rsid w:val="00B013F7"/>
    <w:rsid w:val="00B013F8"/>
    <w:rsid w:val="00B02437"/>
    <w:rsid w:val="00B02571"/>
    <w:rsid w:val="00B048BB"/>
    <w:rsid w:val="00B04FEA"/>
    <w:rsid w:val="00B06163"/>
    <w:rsid w:val="00B06458"/>
    <w:rsid w:val="00B06D4C"/>
    <w:rsid w:val="00B078EC"/>
    <w:rsid w:val="00B10DAE"/>
    <w:rsid w:val="00B1477D"/>
    <w:rsid w:val="00B149C9"/>
    <w:rsid w:val="00B14EB8"/>
    <w:rsid w:val="00B15672"/>
    <w:rsid w:val="00B158BB"/>
    <w:rsid w:val="00B15F1A"/>
    <w:rsid w:val="00B16D67"/>
    <w:rsid w:val="00B16E0E"/>
    <w:rsid w:val="00B171CE"/>
    <w:rsid w:val="00B20211"/>
    <w:rsid w:val="00B20FF9"/>
    <w:rsid w:val="00B21B66"/>
    <w:rsid w:val="00B228F3"/>
    <w:rsid w:val="00B23F9E"/>
    <w:rsid w:val="00B24ECB"/>
    <w:rsid w:val="00B24FC9"/>
    <w:rsid w:val="00B260DE"/>
    <w:rsid w:val="00B2785D"/>
    <w:rsid w:val="00B27DA0"/>
    <w:rsid w:val="00B303DC"/>
    <w:rsid w:val="00B30AAF"/>
    <w:rsid w:val="00B32A26"/>
    <w:rsid w:val="00B32D3F"/>
    <w:rsid w:val="00B3375F"/>
    <w:rsid w:val="00B3523D"/>
    <w:rsid w:val="00B365E4"/>
    <w:rsid w:val="00B3673C"/>
    <w:rsid w:val="00B36F7E"/>
    <w:rsid w:val="00B377AE"/>
    <w:rsid w:val="00B37C60"/>
    <w:rsid w:val="00B37EC6"/>
    <w:rsid w:val="00B40BD4"/>
    <w:rsid w:val="00B41068"/>
    <w:rsid w:val="00B44441"/>
    <w:rsid w:val="00B45AE6"/>
    <w:rsid w:val="00B462FD"/>
    <w:rsid w:val="00B46630"/>
    <w:rsid w:val="00B46D7C"/>
    <w:rsid w:val="00B47FA3"/>
    <w:rsid w:val="00B50D81"/>
    <w:rsid w:val="00B51AE8"/>
    <w:rsid w:val="00B51B7D"/>
    <w:rsid w:val="00B521E2"/>
    <w:rsid w:val="00B52A55"/>
    <w:rsid w:val="00B554BC"/>
    <w:rsid w:val="00B55754"/>
    <w:rsid w:val="00B55DF6"/>
    <w:rsid w:val="00B56133"/>
    <w:rsid w:val="00B56735"/>
    <w:rsid w:val="00B574C4"/>
    <w:rsid w:val="00B601F3"/>
    <w:rsid w:val="00B6055A"/>
    <w:rsid w:val="00B62232"/>
    <w:rsid w:val="00B6241F"/>
    <w:rsid w:val="00B62828"/>
    <w:rsid w:val="00B62998"/>
    <w:rsid w:val="00B62E02"/>
    <w:rsid w:val="00B63031"/>
    <w:rsid w:val="00B63B7A"/>
    <w:rsid w:val="00B63C36"/>
    <w:rsid w:val="00B64D94"/>
    <w:rsid w:val="00B64F8F"/>
    <w:rsid w:val="00B670CE"/>
    <w:rsid w:val="00B67E3E"/>
    <w:rsid w:val="00B67F4B"/>
    <w:rsid w:val="00B7072B"/>
    <w:rsid w:val="00B72094"/>
    <w:rsid w:val="00B7296A"/>
    <w:rsid w:val="00B72F5F"/>
    <w:rsid w:val="00B759C5"/>
    <w:rsid w:val="00B809EF"/>
    <w:rsid w:val="00B80F8E"/>
    <w:rsid w:val="00B83798"/>
    <w:rsid w:val="00B8379C"/>
    <w:rsid w:val="00B83823"/>
    <w:rsid w:val="00B8394F"/>
    <w:rsid w:val="00B868B3"/>
    <w:rsid w:val="00B90A5A"/>
    <w:rsid w:val="00B91FFB"/>
    <w:rsid w:val="00B92720"/>
    <w:rsid w:val="00B9320E"/>
    <w:rsid w:val="00B93880"/>
    <w:rsid w:val="00B93B7E"/>
    <w:rsid w:val="00B94221"/>
    <w:rsid w:val="00B94519"/>
    <w:rsid w:val="00B950D8"/>
    <w:rsid w:val="00B9578C"/>
    <w:rsid w:val="00B97A5A"/>
    <w:rsid w:val="00BA1AAB"/>
    <w:rsid w:val="00BA450D"/>
    <w:rsid w:val="00BA52E2"/>
    <w:rsid w:val="00BA6C6C"/>
    <w:rsid w:val="00BB1126"/>
    <w:rsid w:val="00BB3BE1"/>
    <w:rsid w:val="00BB4372"/>
    <w:rsid w:val="00BB5E23"/>
    <w:rsid w:val="00BB6D68"/>
    <w:rsid w:val="00BB721A"/>
    <w:rsid w:val="00BB7FAB"/>
    <w:rsid w:val="00BC1DE5"/>
    <w:rsid w:val="00BC22DE"/>
    <w:rsid w:val="00BC2567"/>
    <w:rsid w:val="00BC259F"/>
    <w:rsid w:val="00BC2CCC"/>
    <w:rsid w:val="00BC3AEB"/>
    <w:rsid w:val="00BC5037"/>
    <w:rsid w:val="00BC5F69"/>
    <w:rsid w:val="00BC7AC5"/>
    <w:rsid w:val="00BC7C3B"/>
    <w:rsid w:val="00BD125A"/>
    <w:rsid w:val="00BD3021"/>
    <w:rsid w:val="00BD32EA"/>
    <w:rsid w:val="00BD349D"/>
    <w:rsid w:val="00BD46F7"/>
    <w:rsid w:val="00BD496F"/>
    <w:rsid w:val="00BD6016"/>
    <w:rsid w:val="00BD718F"/>
    <w:rsid w:val="00BD7B10"/>
    <w:rsid w:val="00BD7E4B"/>
    <w:rsid w:val="00BE03AF"/>
    <w:rsid w:val="00BE12FB"/>
    <w:rsid w:val="00BE16D2"/>
    <w:rsid w:val="00BE2CD2"/>
    <w:rsid w:val="00BE3D86"/>
    <w:rsid w:val="00BE7533"/>
    <w:rsid w:val="00BE7E07"/>
    <w:rsid w:val="00BF24AC"/>
    <w:rsid w:val="00BF24C2"/>
    <w:rsid w:val="00BF534E"/>
    <w:rsid w:val="00BF5BB3"/>
    <w:rsid w:val="00BF6FC3"/>
    <w:rsid w:val="00BF7B39"/>
    <w:rsid w:val="00BF7F89"/>
    <w:rsid w:val="00C00B05"/>
    <w:rsid w:val="00C00C1A"/>
    <w:rsid w:val="00C02571"/>
    <w:rsid w:val="00C026C7"/>
    <w:rsid w:val="00C02F0D"/>
    <w:rsid w:val="00C04066"/>
    <w:rsid w:val="00C0422A"/>
    <w:rsid w:val="00C05F1C"/>
    <w:rsid w:val="00C0627E"/>
    <w:rsid w:val="00C065B3"/>
    <w:rsid w:val="00C068F1"/>
    <w:rsid w:val="00C068F2"/>
    <w:rsid w:val="00C07AA7"/>
    <w:rsid w:val="00C07ECE"/>
    <w:rsid w:val="00C108C3"/>
    <w:rsid w:val="00C11648"/>
    <w:rsid w:val="00C11729"/>
    <w:rsid w:val="00C11A6C"/>
    <w:rsid w:val="00C11C2E"/>
    <w:rsid w:val="00C11DCC"/>
    <w:rsid w:val="00C15086"/>
    <w:rsid w:val="00C17CDB"/>
    <w:rsid w:val="00C20AEC"/>
    <w:rsid w:val="00C21A5E"/>
    <w:rsid w:val="00C22A9A"/>
    <w:rsid w:val="00C22FC4"/>
    <w:rsid w:val="00C249A3"/>
    <w:rsid w:val="00C250AE"/>
    <w:rsid w:val="00C2604B"/>
    <w:rsid w:val="00C26233"/>
    <w:rsid w:val="00C26404"/>
    <w:rsid w:val="00C264A5"/>
    <w:rsid w:val="00C30648"/>
    <w:rsid w:val="00C31366"/>
    <w:rsid w:val="00C31E7E"/>
    <w:rsid w:val="00C3458B"/>
    <w:rsid w:val="00C37A86"/>
    <w:rsid w:val="00C37BA6"/>
    <w:rsid w:val="00C412C9"/>
    <w:rsid w:val="00C416F9"/>
    <w:rsid w:val="00C4221E"/>
    <w:rsid w:val="00C42240"/>
    <w:rsid w:val="00C46645"/>
    <w:rsid w:val="00C47543"/>
    <w:rsid w:val="00C47C13"/>
    <w:rsid w:val="00C47CB2"/>
    <w:rsid w:val="00C50000"/>
    <w:rsid w:val="00C507C4"/>
    <w:rsid w:val="00C51925"/>
    <w:rsid w:val="00C52EA6"/>
    <w:rsid w:val="00C5388E"/>
    <w:rsid w:val="00C60A77"/>
    <w:rsid w:val="00C62340"/>
    <w:rsid w:val="00C6314C"/>
    <w:rsid w:val="00C65313"/>
    <w:rsid w:val="00C6554F"/>
    <w:rsid w:val="00C6598C"/>
    <w:rsid w:val="00C67EA2"/>
    <w:rsid w:val="00C700C6"/>
    <w:rsid w:val="00C7091A"/>
    <w:rsid w:val="00C71702"/>
    <w:rsid w:val="00C71B16"/>
    <w:rsid w:val="00C729A4"/>
    <w:rsid w:val="00C72A24"/>
    <w:rsid w:val="00C72C6C"/>
    <w:rsid w:val="00C73110"/>
    <w:rsid w:val="00C74EF7"/>
    <w:rsid w:val="00C76483"/>
    <w:rsid w:val="00C76C7E"/>
    <w:rsid w:val="00C77B03"/>
    <w:rsid w:val="00C80425"/>
    <w:rsid w:val="00C804FF"/>
    <w:rsid w:val="00C84181"/>
    <w:rsid w:val="00C85370"/>
    <w:rsid w:val="00C903BE"/>
    <w:rsid w:val="00C915A1"/>
    <w:rsid w:val="00C919A6"/>
    <w:rsid w:val="00C9552C"/>
    <w:rsid w:val="00C965C7"/>
    <w:rsid w:val="00CA0721"/>
    <w:rsid w:val="00CA167B"/>
    <w:rsid w:val="00CA1ADD"/>
    <w:rsid w:val="00CA4189"/>
    <w:rsid w:val="00CA4196"/>
    <w:rsid w:val="00CA499E"/>
    <w:rsid w:val="00CA4A01"/>
    <w:rsid w:val="00CA5BD9"/>
    <w:rsid w:val="00CA5C82"/>
    <w:rsid w:val="00CA67FE"/>
    <w:rsid w:val="00CA6CB1"/>
    <w:rsid w:val="00CA7B0A"/>
    <w:rsid w:val="00CB1A5F"/>
    <w:rsid w:val="00CB3113"/>
    <w:rsid w:val="00CB42A7"/>
    <w:rsid w:val="00CB47C4"/>
    <w:rsid w:val="00CB5003"/>
    <w:rsid w:val="00CB6E8F"/>
    <w:rsid w:val="00CB6F65"/>
    <w:rsid w:val="00CB727D"/>
    <w:rsid w:val="00CB73A7"/>
    <w:rsid w:val="00CB7CEC"/>
    <w:rsid w:val="00CC085C"/>
    <w:rsid w:val="00CC0F29"/>
    <w:rsid w:val="00CC1715"/>
    <w:rsid w:val="00CC186A"/>
    <w:rsid w:val="00CC5175"/>
    <w:rsid w:val="00CC6156"/>
    <w:rsid w:val="00CC6CEE"/>
    <w:rsid w:val="00CC76EB"/>
    <w:rsid w:val="00CC7A8A"/>
    <w:rsid w:val="00CC7ECE"/>
    <w:rsid w:val="00CD1226"/>
    <w:rsid w:val="00CD1B76"/>
    <w:rsid w:val="00CD25BC"/>
    <w:rsid w:val="00CE0AD4"/>
    <w:rsid w:val="00CE0B4A"/>
    <w:rsid w:val="00CE1BE1"/>
    <w:rsid w:val="00CE2CA5"/>
    <w:rsid w:val="00CE395B"/>
    <w:rsid w:val="00CE4C88"/>
    <w:rsid w:val="00CE5688"/>
    <w:rsid w:val="00CE669E"/>
    <w:rsid w:val="00CE6FA4"/>
    <w:rsid w:val="00CF097F"/>
    <w:rsid w:val="00CF1332"/>
    <w:rsid w:val="00CF1547"/>
    <w:rsid w:val="00CF2CF3"/>
    <w:rsid w:val="00CF3056"/>
    <w:rsid w:val="00CF35E3"/>
    <w:rsid w:val="00CF3E97"/>
    <w:rsid w:val="00CF4AB7"/>
    <w:rsid w:val="00CF4AC6"/>
    <w:rsid w:val="00CF5586"/>
    <w:rsid w:val="00CF610E"/>
    <w:rsid w:val="00CF7D63"/>
    <w:rsid w:val="00D03B03"/>
    <w:rsid w:val="00D04673"/>
    <w:rsid w:val="00D04E3A"/>
    <w:rsid w:val="00D05667"/>
    <w:rsid w:val="00D06C1A"/>
    <w:rsid w:val="00D06FFF"/>
    <w:rsid w:val="00D0763C"/>
    <w:rsid w:val="00D12546"/>
    <w:rsid w:val="00D146CC"/>
    <w:rsid w:val="00D1641B"/>
    <w:rsid w:val="00D164BB"/>
    <w:rsid w:val="00D16E00"/>
    <w:rsid w:val="00D17AE1"/>
    <w:rsid w:val="00D2032F"/>
    <w:rsid w:val="00D22884"/>
    <w:rsid w:val="00D256FA"/>
    <w:rsid w:val="00D2736D"/>
    <w:rsid w:val="00D302A2"/>
    <w:rsid w:val="00D305BD"/>
    <w:rsid w:val="00D318B0"/>
    <w:rsid w:val="00D31A3E"/>
    <w:rsid w:val="00D32CD6"/>
    <w:rsid w:val="00D335CA"/>
    <w:rsid w:val="00D344F9"/>
    <w:rsid w:val="00D3550A"/>
    <w:rsid w:val="00D364DF"/>
    <w:rsid w:val="00D3751E"/>
    <w:rsid w:val="00D4147F"/>
    <w:rsid w:val="00D4227D"/>
    <w:rsid w:val="00D422BD"/>
    <w:rsid w:val="00D42D60"/>
    <w:rsid w:val="00D44A50"/>
    <w:rsid w:val="00D44CA1"/>
    <w:rsid w:val="00D516D2"/>
    <w:rsid w:val="00D52413"/>
    <w:rsid w:val="00D525D3"/>
    <w:rsid w:val="00D55473"/>
    <w:rsid w:val="00D56CE0"/>
    <w:rsid w:val="00D56D59"/>
    <w:rsid w:val="00D5766A"/>
    <w:rsid w:val="00D60574"/>
    <w:rsid w:val="00D60670"/>
    <w:rsid w:val="00D61696"/>
    <w:rsid w:val="00D62C8F"/>
    <w:rsid w:val="00D63EBC"/>
    <w:rsid w:val="00D641AD"/>
    <w:rsid w:val="00D6558F"/>
    <w:rsid w:val="00D65FD0"/>
    <w:rsid w:val="00D71AEC"/>
    <w:rsid w:val="00D71C89"/>
    <w:rsid w:val="00D73C50"/>
    <w:rsid w:val="00D73CED"/>
    <w:rsid w:val="00D75249"/>
    <w:rsid w:val="00D76621"/>
    <w:rsid w:val="00D76C66"/>
    <w:rsid w:val="00D803FB"/>
    <w:rsid w:val="00D8089C"/>
    <w:rsid w:val="00D81F85"/>
    <w:rsid w:val="00D826E1"/>
    <w:rsid w:val="00D8326C"/>
    <w:rsid w:val="00D85BAD"/>
    <w:rsid w:val="00D85E85"/>
    <w:rsid w:val="00D8667E"/>
    <w:rsid w:val="00D90854"/>
    <w:rsid w:val="00D93AD8"/>
    <w:rsid w:val="00D93CBC"/>
    <w:rsid w:val="00D9461A"/>
    <w:rsid w:val="00D97338"/>
    <w:rsid w:val="00DA055B"/>
    <w:rsid w:val="00DA1558"/>
    <w:rsid w:val="00DA19EF"/>
    <w:rsid w:val="00DA1DD8"/>
    <w:rsid w:val="00DA56EA"/>
    <w:rsid w:val="00DA5CDB"/>
    <w:rsid w:val="00DA7CEF"/>
    <w:rsid w:val="00DB08D9"/>
    <w:rsid w:val="00DB30DB"/>
    <w:rsid w:val="00DB3EAB"/>
    <w:rsid w:val="00DB41B1"/>
    <w:rsid w:val="00DB4CC1"/>
    <w:rsid w:val="00DB4FA6"/>
    <w:rsid w:val="00DB6704"/>
    <w:rsid w:val="00DB6F5A"/>
    <w:rsid w:val="00DC4429"/>
    <w:rsid w:val="00DC4581"/>
    <w:rsid w:val="00DC4629"/>
    <w:rsid w:val="00DC4A8F"/>
    <w:rsid w:val="00DC4BE0"/>
    <w:rsid w:val="00DC501C"/>
    <w:rsid w:val="00DC59E7"/>
    <w:rsid w:val="00DD0295"/>
    <w:rsid w:val="00DD0600"/>
    <w:rsid w:val="00DD0A31"/>
    <w:rsid w:val="00DD1F34"/>
    <w:rsid w:val="00DD3AF1"/>
    <w:rsid w:val="00DD47F7"/>
    <w:rsid w:val="00DD57E3"/>
    <w:rsid w:val="00DD5F1D"/>
    <w:rsid w:val="00DD6243"/>
    <w:rsid w:val="00DD63B2"/>
    <w:rsid w:val="00DD6683"/>
    <w:rsid w:val="00DD68B3"/>
    <w:rsid w:val="00DD6FBD"/>
    <w:rsid w:val="00DD7DC6"/>
    <w:rsid w:val="00DE0FA0"/>
    <w:rsid w:val="00DE12FE"/>
    <w:rsid w:val="00DE22C1"/>
    <w:rsid w:val="00DE2D39"/>
    <w:rsid w:val="00DE31C2"/>
    <w:rsid w:val="00DE4780"/>
    <w:rsid w:val="00DE6B6D"/>
    <w:rsid w:val="00DE78ED"/>
    <w:rsid w:val="00DF1949"/>
    <w:rsid w:val="00DF3537"/>
    <w:rsid w:val="00DF3837"/>
    <w:rsid w:val="00DF3DE4"/>
    <w:rsid w:val="00DF4072"/>
    <w:rsid w:val="00DF4828"/>
    <w:rsid w:val="00DF4ACC"/>
    <w:rsid w:val="00DF67FF"/>
    <w:rsid w:val="00E004AE"/>
    <w:rsid w:val="00E01A33"/>
    <w:rsid w:val="00E02D4C"/>
    <w:rsid w:val="00E039FE"/>
    <w:rsid w:val="00E03B3A"/>
    <w:rsid w:val="00E04ABB"/>
    <w:rsid w:val="00E07C08"/>
    <w:rsid w:val="00E11294"/>
    <w:rsid w:val="00E11D76"/>
    <w:rsid w:val="00E125DF"/>
    <w:rsid w:val="00E12C0E"/>
    <w:rsid w:val="00E13A0F"/>
    <w:rsid w:val="00E13B49"/>
    <w:rsid w:val="00E14D83"/>
    <w:rsid w:val="00E15395"/>
    <w:rsid w:val="00E15FD4"/>
    <w:rsid w:val="00E165E5"/>
    <w:rsid w:val="00E20835"/>
    <w:rsid w:val="00E21050"/>
    <w:rsid w:val="00E23301"/>
    <w:rsid w:val="00E2369E"/>
    <w:rsid w:val="00E23E3E"/>
    <w:rsid w:val="00E24107"/>
    <w:rsid w:val="00E244D2"/>
    <w:rsid w:val="00E2614E"/>
    <w:rsid w:val="00E26628"/>
    <w:rsid w:val="00E2783D"/>
    <w:rsid w:val="00E3049F"/>
    <w:rsid w:val="00E3076F"/>
    <w:rsid w:val="00E30838"/>
    <w:rsid w:val="00E30869"/>
    <w:rsid w:val="00E30EBB"/>
    <w:rsid w:val="00E31777"/>
    <w:rsid w:val="00E31786"/>
    <w:rsid w:val="00E34E82"/>
    <w:rsid w:val="00E35549"/>
    <w:rsid w:val="00E362F1"/>
    <w:rsid w:val="00E36371"/>
    <w:rsid w:val="00E36509"/>
    <w:rsid w:val="00E367D0"/>
    <w:rsid w:val="00E37410"/>
    <w:rsid w:val="00E40ABA"/>
    <w:rsid w:val="00E41501"/>
    <w:rsid w:val="00E41AF2"/>
    <w:rsid w:val="00E426EF"/>
    <w:rsid w:val="00E43916"/>
    <w:rsid w:val="00E43AA5"/>
    <w:rsid w:val="00E4421E"/>
    <w:rsid w:val="00E45403"/>
    <w:rsid w:val="00E4659E"/>
    <w:rsid w:val="00E46C27"/>
    <w:rsid w:val="00E47D23"/>
    <w:rsid w:val="00E47F50"/>
    <w:rsid w:val="00E50074"/>
    <w:rsid w:val="00E5197F"/>
    <w:rsid w:val="00E51F3C"/>
    <w:rsid w:val="00E5388B"/>
    <w:rsid w:val="00E538C0"/>
    <w:rsid w:val="00E5673B"/>
    <w:rsid w:val="00E56865"/>
    <w:rsid w:val="00E57E03"/>
    <w:rsid w:val="00E623BD"/>
    <w:rsid w:val="00E6409C"/>
    <w:rsid w:val="00E64425"/>
    <w:rsid w:val="00E6482C"/>
    <w:rsid w:val="00E700AD"/>
    <w:rsid w:val="00E70904"/>
    <w:rsid w:val="00E726F8"/>
    <w:rsid w:val="00E72987"/>
    <w:rsid w:val="00E73456"/>
    <w:rsid w:val="00E74809"/>
    <w:rsid w:val="00E75A3A"/>
    <w:rsid w:val="00E7619E"/>
    <w:rsid w:val="00E76ECF"/>
    <w:rsid w:val="00E770FB"/>
    <w:rsid w:val="00E7764E"/>
    <w:rsid w:val="00E77F03"/>
    <w:rsid w:val="00E815BF"/>
    <w:rsid w:val="00E83345"/>
    <w:rsid w:val="00E83685"/>
    <w:rsid w:val="00E858EA"/>
    <w:rsid w:val="00E85D7A"/>
    <w:rsid w:val="00E8751C"/>
    <w:rsid w:val="00E879C0"/>
    <w:rsid w:val="00E912D4"/>
    <w:rsid w:val="00E91E35"/>
    <w:rsid w:val="00E928AC"/>
    <w:rsid w:val="00E9354D"/>
    <w:rsid w:val="00E93958"/>
    <w:rsid w:val="00E9420B"/>
    <w:rsid w:val="00E9591C"/>
    <w:rsid w:val="00E95B67"/>
    <w:rsid w:val="00E971AD"/>
    <w:rsid w:val="00E979C7"/>
    <w:rsid w:val="00EA0900"/>
    <w:rsid w:val="00EA30B1"/>
    <w:rsid w:val="00EA3283"/>
    <w:rsid w:val="00EA388B"/>
    <w:rsid w:val="00EA4B64"/>
    <w:rsid w:val="00EA5CD8"/>
    <w:rsid w:val="00EA7CA9"/>
    <w:rsid w:val="00EB068B"/>
    <w:rsid w:val="00EB1FD1"/>
    <w:rsid w:val="00EB337D"/>
    <w:rsid w:val="00EB3BA4"/>
    <w:rsid w:val="00EB4410"/>
    <w:rsid w:val="00EB5A37"/>
    <w:rsid w:val="00EB6919"/>
    <w:rsid w:val="00EB7081"/>
    <w:rsid w:val="00EB7B18"/>
    <w:rsid w:val="00EB7C85"/>
    <w:rsid w:val="00EB7D31"/>
    <w:rsid w:val="00EC09C4"/>
    <w:rsid w:val="00EC17AF"/>
    <w:rsid w:val="00EC25DD"/>
    <w:rsid w:val="00EC406D"/>
    <w:rsid w:val="00EC509F"/>
    <w:rsid w:val="00EC545D"/>
    <w:rsid w:val="00EC6211"/>
    <w:rsid w:val="00ED0374"/>
    <w:rsid w:val="00ED0A77"/>
    <w:rsid w:val="00ED17DB"/>
    <w:rsid w:val="00ED1C7B"/>
    <w:rsid w:val="00ED34FE"/>
    <w:rsid w:val="00ED44BD"/>
    <w:rsid w:val="00ED61F2"/>
    <w:rsid w:val="00ED79FC"/>
    <w:rsid w:val="00EE084A"/>
    <w:rsid w:val="00EE210F"/>
    <w:rsid w:val="00EE4B76"/>
    <w:rsid w:val="00EE64C7"/>
    <w:rsid w:val="00EE66E4"/>
    <w:rsid w:val="00EE6C06"/>
    <w:rsid w:val="00EF02AC"/>
    <w:rsid w:val="00EF0F54"/>
    <w:rsid w:val="00EF1EEB"/>
    <w:rsid w:val="00EF3084"/>
    <w:rsid w:val="00EF6B77"/>
    <w:rsid w:val="00EF7951"/>
    <w:rsid w:val="00F0077F"/>
    <w:rsid w:val="00F01DAE"/>
    <w:rsid w:val="00F030C0"/>
    <w:rsid w:val="00F0318C"/>
    <w:rsid w:val="00F04272"/>
    <w:rsid w:val="00F062FF"/>
    <w:rsid w:val="00F06F9B"/>
    <w:rsid w:val="00F076A3"/>
    <w:rsid w:val="00F07B06"/>
    <w:rsid w:val="00F1061E"/>
    <w:rsid w:val="00F10BCD"/>
    <w:rsid w:val="00F14426"/>
    <w:rsid w:val="00F1485E"/>
    <w:rsid w:val="00F1491A"/>
    <w:rsid w:val="00F15381"/>
    <w:rsid w:val="00F15AE1"/>
    <w:rsid w:val="00F1693B"/>
    <w:rsid w:val="00F17964"/>
    <w:rsid w:val="00F2115C"/>
    <w:rsid w:val="00F22360"/>
    <w:rsid w:val="00F24466"/>
    <w:rsid w:val="00F2520B"/>
    <w:rsid w:val="00F26F50"/>
    <w:rsid w:val="00F2744B"/>
    <w:rsid w:val="00F314B0"/>
    <w:rsid w:val="00F3206A"/>
    <w:rsid w:val="00F32810"/>
    <w:rsid w:val="00F33813"/>
    <w:rsid w:val="00F34DD9"/>
    <w:rsid w:val="00F36027"/>
    <w:rsid w:val="00F36BA4"/>
    <w:rsid w:val="00F36DB6"/>
    <w:rsid w:val="00F4075F"/>
    <w:rsid w:val="00F43EF4"/>
    <w:rsid w:val="00F5078C"/>
    <w:rsid w:val="00F54525"/>
    <w:rsid w:val="00F57F39"/>
    <w:rsid w:val="00F611C5"/>
    <w:rsid w:val="00F634F3"/>
    <w:rsid w:val="00F64E58"/>
    <w:rsid w:val="00F6592B"/>
    <w:rsid w:val="00F65A57"/>
    <w:rsid w:val="00F66A2C"/>
    <w:rsid w:val="00F678B8"/>
    <w:rsid w:val="00F72B67"/>
    <w:rsid w:val="00F7323D"/>
    <w:rsid w:val="00F73EED"/>
    <w:rsid w:val="00F74939"/>
    <w:rsid w:val="00F8095E"/>
    <w:rsid w:val="00F82127"/>
    <w:rsid w:val="00F82AA0"/>
    <w:rsid w:val="00F83FDA"/>
    <w:rsid w:val="00F8481C"/>
    <w:rsid w:val="00F85DE6"/>
    <w:rsid w:val="00F8612D"/>
    <w:rsid w:val="00F87977"/>
    <w:rsid w:val="00F90845"/>
    <w:rsid w:val="00F9187D"/>
    <w:rsid w:val="00F93650"/>
    <w:rsid w:val="00F941FE"/>
    <w:rsid w:val="00F94847"/>
    <w:rsid w:val="00F9685A"/>
    <w:rsid w:val="00FA0175"/>
    <w:rsid w:val="00FA11AB"/>
    <w:rsid w:val="00FA1B8C"/>
    <w:rsid w:val="00FA1DDD"/>
    <w:rsid w:val="00FA22E9"/>
    <w:rsid w:val="00FA3359"/>
    <w:rsid w:val="00FA432D"/>
    <w:rsid w:val="00FA4EF9"/>
    <w:rsid w:val="00FA5188"/>
    <w:rsid w:val="00FA51A5"/>
    <w:rsid w:val="00FA5BB0"/>
    <w:rsid w:val="00FA6778"/>
    <w:rsid w:val="00FB4805"/>
    <w:rsid w:val="00FB4A7E"/>
    <w:rsid w:val="00FB4D2C"/>
    <w:rsid w:val="00FB5AB3"/>
    <w:rsid w:val="00FB607D"/>
    <w:rsid w:val="00FB673A"/>
    <w:rsid w:val="00FB7B1E"/>
    <w:rsid w:val="00FC0383"/>
    <w:rsid w:val="00FC106E"/>
    <w:rsid w:val="00FC1FBF"/>
    <w:rsid w:val="00FC2ABD"/>
    <w:rsid w:val="00FC4AB2"/>
    <w:rsid w:val="00FC622A"/>
    <w:rsid w:val="00FC72A1"/>
    <w:rsid w:val="00FD0B9B"/>
    <w:rsid w:val="00FD3E83"/>
    <w:rsid w:val="00FD424B"/>
    <w:rsid w:val="00FD5311"/>
    <w:rsid w:val="00FD63B7"/>
    <w:rsid w:val="00FD7267"/>
    <w:rsid w:val="00FD7882"/>
    <w:rsid w:val="00FD792B"/>
    <w:rsid w:val="00FD7BD3"/>
    <w:rsid w:val="00FE1714"/>
    <w:rsid w:val="00FE2BD3"/>
    <w:rsid w:val="00FE337A"/>
    <w:rsid w:val="00FE6D3E"/>
    <w:rsid w:val="00FE7642"/>
    <w:rsid w:val="00FE769F"/>
    <w:rsid w:val="00FE782C"/>
    <w:rsid w:val="00FE7C6F"/>
    <w:rsid w:val="00FF3DC5"/>
    <w:rsid w:val="00FF5ACF"/>
    <w:rsid w:val="00FF5B89"/>
    <w:rsid w:val="00FF62EB"/>
    <w:rsid w:val="00FF64CC"/>
    <w:rsid w:val="00FF7837"/>
    <w:rsid w:val="010AFCDA"/>
    <w:rsid w:val="01C86FB4"/>
    <w:rsid w:val="023FA5F9"/>
    <w:rsid w:val="037486C9"/>
    <w:rsid w:val="03F1BBD7"/>
    <w:rsid w:val="04F36C4F"/>
    <w:rsid w:val="0669EB6D"/>
    <w:rsid w:val="0835689F"/>
    <w:rsid w:val="0841176B"/>
    <w:rsid w:val="08AA2CC6"/>
    <w:rsid w:val="08CB1CD5"/>
    <w:rsid w:val="096E8BCA"/>
    <w:rsid w:val="09826753"/>
    <w:rsid w:val="099158B6"/>
    <w:rsid w:val="0A31AB5C"/>
    <w:rsid w:val="0AECE8D7"/>
    <w:rsid w:val="0B00FE46"/>
    <w:rsid w:val="0CD5E386"/>
    <w:rsid w:val="0EA374F1"/>
    <w:rsid w:val="10073995"/>
    <w:rsid w:val="1019ECFF"/>
    <w:rsid w:val="110C37B6"/>
    <w:rsid w:val="11AEF75F"/>
    <w:rsid w:val="11C46817"/>
    <w:rsid w:val="12BBA2D3"/>
    <w:rsid w:val="132D32FA"/>
    <w:rsid w:val="13635C41"/>
    <w:rsid w:val="13ABCA15"/>
    <w:rsid w:val="13EE926B"/>
    <w:rsid w:val="146BE44D"/>
    <w:rsid w:val="148B549F"/>
    <w:rsid w:val="15374E14"/>
    <w:rsid w:val="1714C1DE"/>
    <w:rsid w:val="174043CA"/>
    <w:rsid w:val="1849C21E"/>
    <w:rsid w:val="19614FD9"/>
    <w:rsid w:val="19D08950"/>
    <w:rsid w:val="1A5DF05B"/>
    <w:rsid w:val="1A67437A"/>
    <w:rsid w:val="1B022884"/>
    <w:rsid w:val="1B0DB515"/>
    <w:rsid w:val="1C22233D"/>
    <w:rsid w:val="1C56086D"/>
    <w:rsid w:val="1C731689"/>
    <w:rsid w:val="1C88F81E"/>
    <w:rsid w:val="1C9479A4"/>
    <w:rsid w:val="1CCAE2F6"/>
    <w:rsid w:val="1D8E109D"/>
    <w:rsid w:val="1DD2E8DF"/>
    <w:rsid w:val="1E18D378"/>
    <w:rsid w:val="1E191012"/>
    <w:rsid w:val="1E1DE67A"/>
    <w:rsid w:val="1F156CD3"/>
    <w:rsid w:val="1FB3E23F"/>
    <w:rsid w:val="203FE6AC"/>
    <w:rsid w:val="20CFB4F0"/>
    <w:rsid w:val="21E189C1"/>
    <w:rsid w:val="225EB281"/>
    <w:rsid w:val="22824C01"/>
    <w:rsid w:val="22914DAC"/>
    <w:rsid w:val="22D0A775"/>
    <w:rsid w:val="235DD557"/>
    <w:rsid w:val="239E613F"/>
    <w:rsid w:val="24E7BFE1"/>
    <w:rsid w:val="253DE7CE"/>
    <w:rsid w:val="26048FBD"/>
    <w:rsid w:val="265A5A66"/>
    <w:rsid w:val="266C670E"/>
    <w:rsid w:val="26C5C61B"/>
    <w:rsid w:val="2721EB9B"/>
    <w:rsid w:val="2783DE9F"/>
    <w:rsid w:val="279A7ED2"/>
    <w:rsid w:val="2A141CEE"/>
    <w:rsid w:val="2A21E3DA"/>
    <w:rsid w:val="2B2E607B"/>
    <w:rsid w:val="2BC5E698"/>
    <w:rsid w:val="2C48A698"/>
    <w:rsid w:val="2C87B93F"/>
    <w:rsid w:val="2D53BD66"/>
    <w:rsid w:val="2D658C34"/>
    <w:rsid w:val="2D78AB9B"/>
    <w:rsid w:val="2D8A60F7"/>
    <w:rsid w:val="2E794A08"/>
    <w:rsid w:val="2EB6D8DE"/>
    <w:rsid w:val="2FD94EEF"/>
    <w:rsid w:val="311A7676"/>
    <w:rsid w:val="314572C1"/>
    <w:rsid w:val="324755AF"/>
    <w:rsid w:val="3273776B"/>
    <w:rsid w:val="330BA262"/>
    <w:rsid w:val="3339B17F"/>
    <w:rsid w:val="344D54F6"/>
    <w:rsid w:val="3577B8F9"/>
    <w:rsid w:val="365203EA"/>
    <w:rsid w:val="368CC26E"/>
    <w:rsid w:val="37334FB6"/>
    <w:rsid w:val="376B7147"/>
    <w:rsid w:val="37C1B274"/>
    <w:rsid w:val="37E18824"/>
    <w:rsid w:val="37E86608"/>
    <w:rsid w:val="37F33A6A"/>
    <w:rsid w:val="3844A252"/>
    <w:rsid w:val="38ACC3FC"/>
    <w:rsid w:val="392AE26A"/>
    <w:rsid w:val="3A244170"/>
    <w:rsid w:val="3ACAB28D"/>
    <w:rsid w:val="3B558B55"/>
    <w:rsid w:val="3C223D36"/>
    <w:rsid w:val="3D3F1469"/>
    <w:rsid w:val="3EE06D11"/>
    <w:rsid w:val="3FB91BAA"/>
    <w:rsid w:val="3FBCF559"/>
    <w:rsid w:val="3FEB6B53"/>
    <w:rsid w:val="4034D9B2"/>
    <w:rsid w:val="40884725"/>
    <w:rsid w:val="409DE011"/>
    <w:rsid w:val="40F76A8A"/>
    <w:rsid w:val="41504E91"/>
    <w:rsid w:val="4220AF23"/>
    <w:rsid w:val="429504D5"/>
    <w:rsid w:val="42B6C7AB"/>
    <w:rsid w:val="42BAF7D4"/>
    <w:rsid w:val="42E9E62D"/>
    <w:rsid w:val="42EBD6B1"/>
    <w:rsid w:val="43CF0E4A"/>
    <w:rsid w:val="4403F8B9"/>
    <w:rsid w:val="4438E106"/>
    <w:rsid w:val="449C9D12"/>
    <w:rsid w:val="4517C586"/>
    <w:rsid w:val="451DE567"/>
    <w:rsid w:val="4637D12C"/>
    <w:rsid w:val="46682F9D"/>
    <w:rsid w:val="46745585"/>
    <w:rsid w:val="4943681C"/>
    <w:rsid w:val="4AA72E04"/>
    <w:rsid w:val="4AB094C0"/>
    <w:rsid w:val="4AC5C112"/>
    <w:rsid w:val="4BD35595"/>
    <w:rsid w:val="4C4D68DC"/>
    <w:rsid w:val="4CF47AC9"/>
    <w:rsid w:val="4D0E773E"/>
    <w:rsid w:val="4DCC639B"/>
    <w:rsid w:val="4E6C11CE"/>
    <w:rsid w:val="4EC9587A"/>
    <w:rsid w:val="4EDAC478"/>
    <w:rsid w:val="4FE3A589"/>
    <w:rsid w:val="5050058D"/>
    <w:rsid w:val="50816B06"/>
    <w:rsid w:val="50B1D1DE"/>
    <w:rsid w:val="50B4E3FC"/>
    <w:rsid w:val="50F01D3F"/>
    <w:rsid w:val="5111744A"/>
    <w:rsid w:val="51EA6978"/>
    <w:rsid w:val="520DAB52"/>
    <w:rsid w:val="52113B80"/>
    <w:rsid w:val="52C1F3C3"/>
    <w:rsid w:val="5445486F"/>
    <w:rsid w:val="547D0F61"/>
    <w:rsid w:val="54BC2CC0"/>
    <w:rsid w:val="550377EC"/>
    <w:rsid w:val="555D4AA8"/>
    <w:rsid w:val="5587281D"/>
    <w:rsid w:val="56618F03"/>
    <w:rsid w:val="57389B89"/>
    <w:rsid w:val="575DAFFF"/>
    <w:rsid w:val="57A91FCD"/>
    <w:rsid w:val="57D28EEB"/>
    <w:rsid w:val="58754480"/>
    <w:rsid w:val="59E23176"/>
    <w:rsid w:val="5A4617B5"/>
    <w:rsid w:val="5AD91BD0"/>
    <w:rsid w:val="5ADF03B1"/>
    <w:rsid w:val="5B7C7C7F"/>
    <w:rsid w:val="5C0E57BF"/>
    <w:rsid w:val="5C2F76AB"/>
    <w:rsid w:val="5C99CF74"/>
    <w:rsid w:val="5CAAC2C8"/>
    <w:rsid w:val="5CE8F574"/>
    <w:rsid w:val="5D1FD3DA"/>
    <w:rsid w:val="5D8725DC"/>
    <w:rsid w:val="5EF9C4B4"/>
    <w:rsid w:val="5F50ACDE"/>
    <w:rsid w:val="5F5FA6C7"/>
    <w:rsid w:val="5FBCCF90"/>
    <w:rsid w:val="5FDEA740"/>
    <w:rsid w:val="5FEEBB6A"/>
    <w:rsid w:val="6026C13A"/>
    <w:rsid w:val="610D1EDB"/>
    <w:rsid w:val="6119EC11"/>
    <w:rsid w:val="615CD6DC"/>
    <w:rsid w:val="62B65345"/>
    <w:rsid w:val="6481C8B7"/>
    <w:rsid w:val="64B2B833"/>
    <w:rsid w:val="64CEEB47"/>
    <w:rsid w:val="658F37B0"/>
    <w:rsid w:val="6600CB89"/>
    <w:rsid w:val="6675CC5E"/>
    <w:rsid w:val="67326B80"/>
    <w:rsid w:val="67434B96"/>
    <w:rsid w:val="67C26105"/>
    <w:rsid w:val="69254286"/>
    <w:rsid w:val="697D288A"/>
    <w:rsid w:val="69F503CF"/>
    <w:rsid w:val="6ACFEC90"/>
    <w:rsid w:val="6B35C040"/>
    <w:rsid w:val="6B4B62EE"/>
    <w:rsid w:val="6C29E916"/>
    <w:rsid w:val="6C3E83F6"/>
    <w:rsid w:val="6CA21B06"/>
    <w:rsid w:val="6CE1908F"/>
    <w:rsid w:val="6DAB8A7C"/>
    <w:rsid w:val="6E2ADB56"/>
    <w:rsid w:val="6F639A12"/>
    <w:rsid w:val="6FA211B0"/>
    <w:rsid w:val="700C7C92"/>
    <w:rsid w:val="7035A71F"/>
    <w:rsid w:val="7051C0F4"/>
    <w:rsid w:val="70774076"/>
    <w:rsid w:val="7125ECD1"/>
    <w:rsid w:val="71E5B4EF"/>
    <w:rsid w:val="725375D6"/>
    <w:rsid w:val="72F6F3F9"/>
    <w:rsid w:val="7328FFBC"/>
    <w:rsid w:val="73A280F9"/>
    <w:rsid w:val="73D89711"/>
    <w:rsid w:val="73DA15BD"/>
    <w:rsid w:val="75E5710E"/>
    <w:rsid w:val="76351C68"/>
    <w:rsid w:val="76EEB561"/>
    <w:rsid w:val="77443B38"/>
    <w:rsid w:val="77C4699F"/>
    <w:rsid w:val="78597DD4"/>
    <w:rsid w:val="7863E42B"/>
    <w:rsid w:val="78836B44"/>
    <w:rsid w:val="7908402D"/>
    <w:rsid w:val="79138D97"/>
    <w:rsid w:val="79382433"/>
    <w:rsid w:val="79563A52"/>
    <w:rsid w:val="79BF00E8"/>
    <w:rsid w:val="7A5C39BF"/>
    <w:rsid w:val="7AF5E219"/>
    <w:rsid w:val="7B39FEE3"/>
    <w:rsid w:val="7B768C0F"/>
    <w:rsid w:val="7BF9D37C"/>
    <w:rsid w:val="7C4D1767"/>
    <w:rsid w:val="7CE61006"/>
    <w:rsid w:val="7D35EA4A"/>
    <w:rsid w:val="7D5D728E"/>
    <w:rsid w:val="7E010979"/>
    <w:rsid w:val="7E1A9280"/>
    <w:rsid w:val="7EA81DDC"/>
    <w:rsid w:val="7EC6DF7C"/>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3147053"/>
  <w15:docId w15:val="{98824702-3DF6-424E-891E-53668CADD2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uiPriority="9" w:qFormat="1"/>
    <w:lsdException w:name="heading 4" w:uiPriority="9"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lsdException w:name="macro" w:semiHidden="1" w:unhideWhenUsed="1"/>
    <w:lsdException w:name="toa heading" w:semiHidden="1" w:unhideWhenUsed="1"/>
    <w:lsdException w:name="List" w:semiHidden="1"/>
    <w:lsdException w:name="List Bullet" w:semiHidden="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lsdException w:name="List Continue 3" w:semiHidden="1"/>
    <w:lsdException w:name="List Continue 4" w:semiHidden="1"/>
    <w:lsdException w:name="List Continue 5" w:semiHidden="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45A13"/>
    <w:pPr>
      <w:spacing w:after="280" w:line="264" w:lineRule="auto"/>
    </w:pPr>
    <w:rPr>
      <w:sz w:val="20"/>
    </w:rPr>
  </w:style>
  <w:style w:type="paragraph" w:styleId="Overskrift1">
    <w:name w:val="heading 1"/>
    <w:basedOn w:val="Normal"/>
    <w:next w:val="Normal"/>
    <w:link w:val="Overskrift1Tegn"/>
    <w:uiPriority w:val="9"/>
    <w:qFormat/>
    <w:rsid w:val="002C0D25"/>
    <w:pPr>
      <w:keepNext/>
      <w:keepLines/>
      <w:numPr>
        <w:numId w:val="7"/>
      </w:numPr>
      <w:spacing w:after="120" w:line="240" w:lineRule="auto"/>
      <w:outlineLvl w:val="0"/>
    </w:pPr>
    <w:rPr>
      <w:rFonts w:asciiTheme="majorHAnsi" w:eastAsiaTheme="majorEastAsia" w:hAnsiTheme="majorHAnsi" w:cstheme="majorBidi"/>
      <w:b/>
      <w:color w:val="000000" w:themeColor="text1"/>
      <w:sz w:val="32"/>
      <w:szCs w:val="32"/>
    </w:rPr>
  </w:style>
  <w:style w:type="paragraph" w:styleId="Overskrift2">
    <w:name w:val="heading 2"/>
    <w:basedOn w:val="Normal"/>
    <w:next w:val="Normal"/>
    <w:link w:val="Overskrift2Tegn"/>
    <w:uiPriority w:val="9"/>
    <w:qFormat/>
    <w:rsid w:val="002C0D25"/>
    <w:pPr>
      <w:keepNext/>
      <w:keepLines/>
      <w:numPr>
        <w:ilvl w:val="1"/>
        <w:numId w:val="7"/>
      </w:numPr>
      <w:spacing w:after="0"/>
      <w:outlineLvl w:val="1"/>
    </w:pPr>
    <w:rPr>
      <w:rFonts w:asciiTheme="majorHAnsi" w:eastAsiaTheme="majorEastAsia" w:hAnsiTheme="majorHAnsi" w:cstheme="majorBidi"/>
      <w:b/>
      <w:color w:val="000000" w:themeColor="text1"/>
      <w:sz w:val="27"/>
      <w:szCs w:val="26"/>
    </w:rPr>
  </w:style>
  <w:style w:type="paragraph" w:styleId="Overskrift3">
    <w:name w:val="heading 3"/>
    <w:basedOn w:val="Normal"/>
    <w:next w:val="Normal"/>
    <w:link w:val="Overskrift3Tegn"/>
    <w:uiPriority w:val="9"/>
    <w:qFormat/>
    <w:rsid w:val="00C62340"/>
    <w:pPr>
      <w:keepNext/>
      <w:keepLines/>
      <w:numPr>
        <w:ilvl w:val="2"/>
        <w:numId w:val="7"/>
      </w:numPr>
      <w:spacing w:before="40" w:after="0"/>
      <w:outlineLvl w:val="2"/>
    </w:pPr>
    <w:rPr>
      <w:rFonts w:asciiTheme="majorHAnsi" w:eastAsiaTheme="majorEastAsia" w:hAnsiTheme="majorHAnsi" w:cstheme="majorBidi"/>
      <w:b/>
      <w:color w:val="000000" w:themeColor="text1"/>
      <w:sz w:val="24"/>
      <w:szCs w:val="24"/>
    </w:rPr>
  </w:style>
  <w:style w:type="paragraph" w:styleId="Overskrift4">
    <w:name w:val="heading 4"/>
    <w:basedOn w:val="Normal"/>
    <w:next w:val="Normal"/>
    <w:link w:val="Overskrift4Tegn"/>
    <w:uiPriority w:val="9"/>
    <w:qFormat/>
    <w:rsid w:val="00C62340"/>
    <w:pPr>
      <w:keepNext/>
      <w:keepLines/>
      <w:numPr>
        <w:ilvl w:val="3"/>
        <w:numId w:val="7"/>
      </w:numPr>
      <w:spacing w:before="40" w:after="0"/>
      <w:outlineLvl w:val="3"/>
    </w:pPr>
    <w:rPr>
      <w:rFonts w:asciiTheme="majorHAnsi" w:eastAsiaTheme="majorEastAsia" w:hAnsiTheme="majorHAnsi" w:cstheme="majorBidi"/>
      <w:b/>
      <w:iCs/>
      <w:color w:val="000000" w:themeColor="text1"/>
      <w:sz w:val="21"/>
    </w:rPr>
  </w:style>
  <w:style w:type="paragraph" w:styleId="Overskrift5">
    <w:name w:val="heading 5"/>
    <w:basedOn w:val="Normal"/>
    <w:next w:val="Normal"/>
    <w:link w:val="Overskrift5Tegn"/>
    <w:uiPriority w:val="9"/>
    <w:qFormat/>
    <w:rsid w:val="00C62340"/>
    <w:pPr>
      <w:keepNext/>
      <w:keepLines/>
      <w:numPr>
        <w:ilvl w:val="4"/>
        <w:numId w:val="7"/>
      </w:numPr>
      <w:spacing w:before="40" w:after="0"/>
      <w:outlineLvl w:val="4"/>
    </w:pPr>
    <w:rPr>
      <w:rFonts w:asciiTheme="majorHAnsi" w:eastAsiaTheme="majorEastAsia" w:hAnsiTheme="majorHAnsi" w:cstheme="majorBidi"/>
      <w:b/>
      <w:color w:val="000000" w:themeColor="text1"/>
    </w:rPr>
  </w:style>
  <w:style w:type="paragraph" w:styleId="Overskrift6">
    <w:name w:val="heading 6"/>
    <w:basedOn w:val="Normal"/>
    <w:next w:val="Normal"/>
    <w:link w:val="Overskrift6Tegn"/>
    <w:uiPriority w:val="9"/>
    <w:semiHidden/>
    <w:unhideWhenUsed/>
    <w:qFormat/>
    <w:rsid w:val="00A54981"/>
    <w:pPr>
      <w:keepNext/>
      <w:keepLines/>
      <w:numPr>
        <w:ilvl w:val="5"/>
        <w:numId w:val="7"/>
      </w:numPr>
      <w:spacing w:before="40" w:after="0"/>
      <w:outlineLvl w:val="5"/>
    </w:pPr>
    <w:rPr>
      <w:rFonts w:asciiTheme="majorHAnsi" w:eastAsiaTheme="majorEastAsia" w:hAnsiTheme="majorHAnsi" w:cstheme="majorBidi"/>
      <w:color w:val="012522" w:themeColor="accent1" w:themeShade="7F"/>
    </w:rPr>
  </w:style>
  <w:style w:type="paragraph" w:styleId="Overskrift7">
    <w:name w:val="heading 7"/>
    <w:basedOn w:val="Normal"/>
    <w:next w:val="Normal"/>
    <w:link w:val="Overskrift7Tegn"/>
    <w:uiPriority w:val="9"/>
    <w:semiHidden/>
    <w:unhideWhenUsed/>
    <w:qFormat/>
    <w:rsid w:val="00A54981"/>
    <w:pPr>
      <w:keepNext/>
      <w:keepLines/>
      <w:numPr>
        <w:ilvl w:val="6"/>
        <w:numId w:val="7"/>
      </w:numPr>
      <w:spacing w:before="40" w:after="0"/>
      <w:outlineLvl w:val="6"/>
    </w:pPr>
    <w:rPr>
      <w:rFonts w:asciiTheme="majorHAnsi" w:eastAsiaTheme="majorEastAsia" w:hAnsiTheme="majorHAnsi" w:cstheme="majorBidi"/>
      <w:i/>
      <w:iCs/>
      <w:color w:val="012522" w:themeColor="accent1" w:themeShade="7F"/>
    </w:rPr>
  </w:style>
  <w:style w:type="paragraph" w:styleId="Overskrift8">
    <w:name w:val="heading 8"/>
    <w:basedOn w:val="Normal"/>
    <w:next w:val="Normal"/>
    <w:link w:val="Overskrift8Tegn"/>
    <w:uiPriority w:val="9"/>
    <w:semiHidden/>
    <w:unhideWhenUsed/>
    <w:qFormat/>
    <w:rsid w:val="00A54981"/>
    <w:pPr>
      <w:keepNext/>
      <w:keepLines/>
      <w:numPr>
        <w:ilvl w:val="7"/>
        <w:numId w:val="7"/>
      </w:numPr>
      <w:spacing w:before="40" w:after="0"/>
      <w:outlineLvl w:val="7"/>
    </w:pPr>
    <w:rPr>
      <w:rFonts w:asciiTheme="majorHAnsi" w:eastAsiaTheme="majorEastAsia" w:hAnsiTheme="majorHAnsi" w:cstheme="majorBidi"/>
      <w:color w:val="272727" w:themeColor="text1" w:themeTint="D8"/>
      <w:sz w:val="21"/>
      <w:szCs w:val="21"/>
    </w:rPr>
  </w:style>
  <w:style w:type="paragraph" w:styleId="Overskrift9">
    <w:name w:val="heading 9"/>
    <w:basedOn w:val="Normal"/>
    <w:next w:val="Normal"/>
    <w:link w:val="Overskrift9Tegn"/>
    <w:uiPriority w:val="9"/>
    <w:semiHidden/>
    <w:unhideWhenUsed/>
    <w:qFormat/>
    <w:rsid w:val="00A54981"/>
    <w:pPr>
      <w:keepNext/>
      <w:keepLines/>
      <w:numPr>
        <w:ilvl w:val="8"/>
        <w:numId w:val="7"/>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uiPriority w:val="9"/>
    <w:rsid w:val="002C0D25"/>
    <w:rPr>
      <w:rFonts w:asciiTheme="majorHAnsi" w:eastAsiaTheme="majorEastAsia" w:hAnsiTheme="majorHAnsi" w:cstheme="majorBidi"/>
      <w:b/>
      <w:color w:val="000000" w:themeColor="text1"/>
      <w:sz w:val="32"/>
      <w:szCs w:val="32"/>
    </w:rPr>
  </w:style>
  <w:style w:type="character" w:customStyle="1" w:styleId="Overskrift2Tegn">
    <w:name w:val="Overskrift 2 Tegn"/>
    <w:basedOn w:val="Standardskriftforavsnitt"/>
    <w:link w:val="Overskrift2"/>
    <w:uiPriority w:val="9"/>
    <w:rsid w:val="002C0D25"/>
    <w:rPr>
      <w:rFonts w:asciiTheme="majorHAnsi" w:eastAsiaTheme="majorEastAsia" w:hAnsiTheme="majorHAnsi" w:cstheme="majorBidi"/>
      <w:b/>
      <w:color w:val="000000" w:themeColor="text1"/>
      <w:sz w:val="27"/>
      <w:szCs w:val="26"/>
    </w:rPr>
  </w:style>
  <w:style w:type="character" w:customStyle="1" w:styleId="Overskrift3Tegn">
    <w:name w:val="Overskrift 3 Tegn"/>
    <w:basedOn w:val="Standardskriftforavsnitt"/>
    <w:link w:val="Overskrift3"/>
    <w:uiPriority w:val="9"/>
    <w:rsid w:val="00C62340"/>
    <w:rPr>
      <w:rFonts w:asciiTheme="majorHAnsi" w:eastAsiaTheme="majorEastAsia" w:hAnsiTheme="majorHAnsi" w:cstheme="majorBidi"/>
      <w:b/>
      <w:color w:val="000000" w:themeColor="text1"/>
      <w:sz w:val="24"/>
      <w:szCs w:val="24"/>
    </w:rPr>
  </w:style>
  <w:style w:type="character" w:customStyle="1" w:styleId="Overskrift4Tegn">
    <w:name w:val="Overskrift 4 Tegn"/>
    <w:basedOn w:val="Standardskriftforavsnitt"/>
    <w:link w:val="Overskrift4"/>
    <w:uiPriority w:val="9"/>
    <w:rsid w:val="00C62340"/>
    <w:rPr>
      <w:rFonts w:asciiTheme="majorHAnsi" w:eastAsiaTheme="majorEastAsia" w:hAnsiTheme="majorHAnsi" w:cstheme="majorBidi"/>
      <w:b/>
      <w:iCs/>
      <w:color w:val="000000" w:themeColor="text1"/>
      <w:sz w:val="21"/>
    </w:rPr>
  </w:style>
  <w:style w:type="character" w:customStyle="1" w:styleId="Overskrift5Tegn">
    <w:name w:val="Overskrift 5 Tegn"/>
    <w:basedOn w:val="Standardskriftforavsnitt"/>
    <w:link w:val="Overskrift5"/>
    <w:uiPriority w:val="9"/>
    <w:rsid w:val="00C62340"/>
    <w:rPr>
      <w:rFonts w:asciiTheme="majorHAnsi" w:eastAsiaTheme="majorEastAsia" w:hAnsiTheme="majorHAnsi" w:cstheme="majorBidi"/>
      <w:b/>
      <w:color w:val="000000" w:themeColor="text1"/>
      <w:sz w:val="18"/>
    </w:rPr>
  </w:style>
  <w:style w:type="character" w:customStyle="1" w:styleId="Overskrift6Tegn">
    <w:name w:val="Overskrift 6 Tegn"/>
    <w:basedOn w:val="Standardskriftforavsnitt"/>
    <w:link w:val="Overskrift6"/>
    <w:uiPriority w:val="9"/>
    <w:semiHidden/>
    <w:rsid w:val="00A54981"/>
    <w:rPr>
      <w:rFonts w:asciiTheme="majorHAnsi" w:eastAsiaTheme="majorEastAsia" w:hAnsiTheme="majorHAnsi" w:cstheme="majorBidi"/>
      <w:color w:val="012522" w:themeColor="accent1" w:themeShade="7F"/>
      <w:sz w:val="18"/>
    </w:rPr>
  </w:style>
  <w:style w:type="character" w:customStyle="1" w:styleId="Overskrift7Tegn">
    <w:name w:val="Overskrift 7 Tegn"/>
    <w:basedOn w:val="Standardskriftforavsnitt"/>
    <w:link w:val="Overskrift7"/>
    <w:uiPriority w:val="9"/>
    <w:semiHidden/>
    <w:rsid w:val="00A54981"/>
    <w:rPr>
      <w:rFonts w:asciiTheme="majorHAnsi" w:eastAsiaTheme="majorEastAsia" w:hAnsiTheme="majorHAnsi" w:cstheme="majorBidi"/>
      <w:i/>
      <w:iCs/>
      <w:color w:val="012522" w:themeColor="accent1" w:themeShade="7F"/>
      <w:sz w:val="18"/>
    </w:rPr>
  </w:style>
  <w:style w:type="character" w:customStyle="1" w:styleId="Overskrift8Tegn">
    <w:name w:val="Overskrift 8 Tegn"/>
    <w:basedOn w:val="Standardskriftforavsnitt"/>
    <w:link w:val="Overskrift8"/>
    <w:uiPriority w:val="9"/>
    <w:semiHidden/>
    <w:rsid w:val="00A54981"/>
    <w:rPr>
      <w:rFonts w:asciiTheme="majorHAnsi" w:eastAsiaTheme="majorEastAsia" w:hAnsiTheme="majorHAnsi" w:cstheme="majorBidi"/>
      <w:color w:val="272727" w:themeColor="text1" w:themeTint="D8"/>
      <w:sz w:val="21"/>
      <w:szCs w:val="21"/>
    </w:rPr>
  </w:style>
  <w:style w:type="character" w:customStyle="1" w:styleId="Overskrift9Tegn">
    <w:name w:val="Overskrift 9 Tegn"/>
    <w:basedOn w:val="Standardskriftforavsnitt"/>
    <w:link w:val="Overskrift9"/>
    <w:uiPriority w:val="9"/>
    <w:semiHidden/>
    <w:rsid w:val="00A54981"/>
    <w:rPr>
      <w:rFonts w:asciiTheme="majorHAnsi" w:eastAsiaTheme="majorEastAsia" w:hAnsiTheme="majorHAnsi" w:cstheme="majorBidi"/>
      <w:i/>
      <w:iCs/>
      <w:color w:val="272727" w:themeColor="text1" w:themeTint="D8"/>
      <w:sz w:val="21"/>
      <w:szCs w:val="21"/>
    </w:rPr>
  </w:style>
  <w:style w:type="table" w:styleId="Tabellrutenett">
    <w:name w:val="Table Grid"/>
    <w:basedOn w:val="Vanligtabell"/>
    <w:uiPriority w:val="3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uiPriority w:val="99"/>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uiPriority w:val="99"/>
    <w:rsid w:val="00FD7882"/>
    <w:rPr>
      <w:sz w:val="20"/>
    </w:rPr>
  </w:style>
  <w:style w:type="paragraph" w:styleId="Bunntekst">
    <w:name w:val="footer"/>
    <w:basedOn w:val="Normal"/>
    <w:link w:val="BunntekstTegn"/>
    <w:uiPriority w:val="99"/>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uiPriority w:val="99"/>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5D093C"/>
    <w:pPr>
      <w:spacing w:after="0" w:line="240" w:lineRule="auto"/>
      <w:contextualSpacing/>
    </w:pPr>
    <w:rPr>
      <w:rFonts w:asciiTheme="majorHAnsi" w:eastAsiaTheme="majorEastAsia" w:hAnsiTheme="majorHAnsi" w:cstheme="majorBidi"/>
      <w:color w:val="2A2859" w:themeColor="text2"/>
      <w:spacing w:val="-10"/>
      <w:kern w:val="28"/>
      <w:sz w:val="38"/>
      <w:szCs w:val="56"/>
    </w:rPr>
  </w:style>
  <w:style w:type="character" w:customStyle="1" w:styleId="TittelTegn">
    <w:name w:val="Tittel Tegn"/>
    <w:basedOn w:val="Standardskriftforavsnitt"/>
    <w:link w:val="Tittel"/>
    <w:uiPriority w:val="10"/>
    <w:rsid w:val="00FD7882"/>
    <w:rPr>
      <w:rFonts w:asciiTheme="majorHAnsi" w:eastAsiaTheme="majorEastAsia" w:hAnsiTheme="majorHAnsi" w:cstheme="majorBidi"/>
      <w:color w:val="2A2859" w:themeColor="text2"/>
      <w:spacing w:val="-10"/>
      <w:kern w:val="28"/>
      <w:sz w:val="38"/>
      <w:szCs w:val="56"/>
    </w:rPr>
  </w:style>
  <w:style w:type="paragraph" w:styleId="Ingenmellomrom">
    <w:name w:val="No Spacing"/>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uiPriority w:val="99"/>
    <w:semiHidden/>
    <w:unhideWhenUsed/>
    <w:rsid w:val="006A3A88"/>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uiPriority w:val="99"/>
    <w:semiHidden/>
    <w:rsid w:val="006A3A88"/>
    <w:rPr>
      <w:rFonts w:ascii="Tahoma" w:hAnsi="Tahoma" w:cs="Tahoma"/>
      <w:sz w:val="16"/>
      <w:szCs w:val="16"/>
    </w:rPr>
  </w:style>
  <w:style w:type="paragraph" w:styleId="Listeavsnitt">
    <w:name w:val="List Paragraph"/>
    <w:basedOn w:val="Normal"/>
    <w:uiPriority w:val="34"/>
    <w:semiHidden/>
    <w:qFormat/>
    <w:rsid w:val="004F3AB7"/>
    <w:pPr>
      <w:ind w:left="720"/>
      <w:contextualSpacing/>
    </w:pPr>
  </w:style>
  <w:style w:type="paragraph" w:styleId="Punktliste">
    <w:name w:val="List Bullet"/>
    <w:basedOn w:val="Normal"/>
    <w:uiPriority w:val="99"/>
    <w:semiHidden/>
    <w:rsid w:val="003B5D07"/>
    <w:pPr>
      <w:numPr>
        <w:numId w:val="5"/>
      </w:numPr>
      <w:contextualSpacing/>
    </w:pPr>
  </w:style>
  <w:style w:type="paragraph" w:styleId="Bildetekst">
    <w:name w:val="caption"/>
    <w:basedOn w:val="Normal"/>
    <w:next w:val="Normal"/>
    <w:link w:val="BildetekstTegn"/>
    <w:qFormat/>
    <w:rsid w:val="00FF7837"/>
    <w:pPr>
      <w:keepNext/>
      <w:tabs>
        <w:tab w:val="left" w:pos="1134"/>
      </w:tabs>
      <w:spacing w:before="280" w:after="80" w:line="240" w:lineRule="auto"/>
      <w:ind w:left="1021" w:hanging="1021"/>
    </w:pPr>
    <w:rPr>
      <w:rFonts w:ascii="Oslo Sans Office" w:eastAsia="Times New Roman" w:hAnsi="Oslo Sans Office" w:cs="Times New Roman"/>
      <w:i/>
      <w:sz w:val="16"/>
      <w:szCs w:val="20"/>
      <w:lang w:eastAsia="nb-NO"/>
    </w:rPr>
  </w:style>
  <w:style w:type="character" w:customStyle="1" w:styleId="BildetekstTegn">
    <w:name w:val="Bildetekst Tegn"/>
    <w:basedOn w:val="Standardskriftforavsnitt"/>
    <w:link w:val="Bildetekst"/>
    <w:rsid w:val="00FF7837"/>
    <w:rPr>
      <w:rFonts w:ascii="Oslo Sans Office" w:eastAsia="Times New Roman" w:hAnsi="Oslo Sans Office" w:cs="Times New Roman"/>
      <w:i/>
      <w:sz w:val="16"/>
      <w:szCs w:val="20"/>
      <w:lang w:eastAsia="nb-NO"/>
    </w:rPr>
  </w:style>
  <w:style w:type="paragraph" w:styleId="Overskriftforinnholdsfortegnelse">
    <w:name w:val="TOC Heading"/>
    <w:basedOn w:val="Overskrift1"/>
    <w:next w:val="Normal"/>
    <w:uiPriority w:val="39"/>
    <w:unhideWhenUsed/>
    <w:qFormat/>
    <w:rsid w:val="00B3523D"/>
    <w:pPr>
      <w:numPr>
        <w:numId w:val="0"/>
      </w:numPr>
      <w:spacing w:before="240" w:after="0" w:line="259" w:lineRule="auto"/>
      <w:outlineLvl w:val="9"/>
    </w:pPr>
    <w:rPr>
      <w:sz w:val="38"/>
      <w:lang w:eastAsia="nb-NO"/>
    </w:rPr>
  </w:style>
  <w:style w:type="paragraph" w:styleId="INNH1">
    <w:name w:val="toc 1"/>
    <w:basedOn w:val="Normal"/>
    <w:next w:val="Normal"/>
    <w:autoRedefine/>
    <w:uiPriority w:val="39"/>
    <w:unhideWhenUsed/>
    <w:rsid w:val="00B3523D"/>
    <w:pPr>
      <w:spacing w:before="120" w:after="120"/>
    </w:pPr>
    <w:rPr>
      <w:b/>
      <w:bCs/>
      <w:caps/>
      <w:szCs w:val="20"/>
    </w:rPr>
  </w:style>
  <w:style w:type="paragraph" w:styleId="INNH2">
    <w:name w:val="toc 2"/>
    <w:basedOn w:val="Normal"/>
    <w:next w:val="Normal"/>
    <w:autoRedefine/>
    <w:uiPriority w:val="39"/>
    <w:unhideWhenUsed/>
    <w:rsid w:val="00B3523D"/>
    <w:pPr>
      <w:spacing w:after="0"/>
      <w:ind w:left="200"/>
    </w:pPr>
    <w:rPr>
      <w:smallCaps/>
      <w:szCs w:val="20"/>
    </w:rPr>
  </w:style>
  <w:style w:type="paragraph" w:styleId="INNH3">
    <w:name w:val="toc 3"/>
    <w:basedOn w:val="Normal"/>
    <w:next w:val="Normal"/>
    <w:autoRedefine/>
    <w:uiPriority w:val="39"/>
    <w:unhideWhenUsed/>
    <w:rsid w:val="00B3523D"/>
    <w:pPr>
      <w:spacing w:after="0"/>
      <w:ind w:left="400"/>
    </w:pPr>
    <w:rPr>
      <w:i/>
      <w:iCs/>
      <w:szCs w:val="20"/>
    </w:rPr>
  </w:style>
  <w:style w:type="character" w:styleId="Hyperkobling">
    <w:name w:val="Hyperlink"/>
    <w:basedOn w:val="Standardskriftforavsnitt"/>
    <w:uiPriority w:val="99"/>
    <w:unhideWhenUsed/>
    <w:rsid w:val="00B3523D"/>
    <w:rPr>
      <w:color w:val="000000" w:themeColor="hyperlink"/>
      <w:u w:val="single"/>
    </w:rPr>
  </w:style>
  <w:style w:type="paragraph" w:styleId="Fotnotetekst">
    <w:name w:val="footnote text"/>
    <w:basedOn w:val="Normal"/>
    <w:link w:val="FotnotetekstTegn"/>
    <w:uiPriority w:val="99"/>
    <w:semiHidden/>
    <w:unhideWhenUsed/>
    <w:rsid w:val="00E95B67"/>
    <w:pPr>
      <w:spacing w:after="0" w:line="240" w:lineRule="auto"/>
    </w:pPr>
    <w:rPr>
      <w:sz w:val="16"/>
      <w:szCs w:val="20"/>
    </w:rPr>
  </w:style>
  <w:style w:type="character" w:customStyle="1" w:styleId="FotnotetekstTegn">
    <w:name w:val="Fotnotetekst Tegn"/>
    <w:basedOn w:val="Standardskriftforavsnitt"/>
    <w:link w:val="Fotnotetekst"/>
    <w:uiPriority w:val="99"/>
    <w:semiHidden/>
    <w:rsid w:val="00E95B67"/>
    <w:rPr>
      <w:sz w:val="16"/>
      <w:szCs w:val="20"/>
    </w:rPr>
  </w:style>
  <w:style w:type="character" w:styleId="Fotnotereferanse">
    <w:name w:val="footnote reference"/>
    <w:basedOn w:val="Standardskriftforavsnitt"/>
    <w:uiPriority w:val="99"/>
    <w:semiHidden/>
    <w:unhideWhenUsed/>
    <w:rsid w:val="00E95B67"/>
    <w:rPr>
      <w:vertAlign w:val="superscript"/>
    </w:rPr>
  </w:style>
  <w:style w:type="table" w:styleId="Listetabell3uthevingsfarge1">
    <w:name w:val="List Table 3 Accent 1"/>
    <w:basedOn w:val="Vanligtabell"/>
    <w:uiPriority w:val="48"/>
    <w:rsid w:val="00BF7B39"/>
    <w:pPr>
      <w:spacing w:after="0" w:line="240" w:lineRule="auto"/>
    </w:pPr>
    <w:tblPr>
      <w:tblStyleRowBandSize w:val="1"/>
      <w:tblStyleColBandSize w:val="1"/>
      <w:tblBorders>
        <w:top w:val="single" w:sz="4" w:space="0" w:color="034B45" w:themeColor="accent1"/>
        <w:left w:val="single" w:sz="4" w:space="0" w:color="034B45" w:themeColor="accent1"/>
        <w:bottom w:val="single" w:sz="4" w:space="0" w:color="034B45" w:themeColor="accent1"/>
        <w:right w:val="single" w:sz="4" w:space="0" w:color="034B45" w:themeColor="accent1"/>
      </w:tblBorders>
    </w:tblPr>
    <w:tblStylePr w:type="firstRow">
      <w:rPr>
        <w:b/>
        <w:bCs/>
        <w:color w:val="FFFFFF" w:themeColor="background1"/>
      </w:rPr>
      <w:tblPr/>
      <w:tcPr>
        <w:shd w:val="clear" w:color="auto" w:fill="034B45" w:themeFill="accent1"/>
      </w:tcPr>
    </w:tblStylePr>
    <w:tblStylePr w:type="lastRow">
      <w:rPr>
        <w:b/>
        <w:bCs/>
      </w:rPr>
      <w:tblPr/>
      <w:tcPr>
        <w:tcBorders>
          <w:top w:val="double" w:sz="4" w:space="0" w:color="034B4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34B45" w:themeColor="accent1"/>
          <w:right w:val="single" w:sz="4" w:space="0" w:color="034B45" w:themeColor="accent1"/>
        </w:tcBorders>
      </w:tcPr>
    </w:tblStylePr>
    <w:tblStylePr w:type="band1Horz">
      <w:tblPr/>
      <w:tcPr>
        <w:tcBorders>
          <w:top w:val="single" w:sz="4" w:space="0" w:color="034B45" w:themeColor="accent1"/>
          <w:bottom w:val="single" w:sz="4" w:space="0" w:color="034B4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34B45" w:themeColor="accent1"/>
          <w:left w:val="nil"/>
        </w:tcBorders>
      </w:tcPr>
    </w:tblStylePr>
    <w:tblStylePr w:type="swCell">
      <w:tblPr/>
      <w:tcPr>
        <w:tcBorders>
          <w:top w:val="double" w:sz="4" w:space="0" w:color="034B45" w:themeColor="accent1"/>
          <w:right w:val="nil"/>
        </w:tcBorders>
      </w:tcPr>
    </w:tblStylePr>
  </w:style>
  <w:style w:type="table" w:styleId="Listetabell4">
    <w:name w:val="List Table 4"/>
    <w:basedOn w:val="Vanligtabell"/>
    <w:uiPriority w:val="49"/>
    <w:rsid w:val="00BF7B39"/>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NormalWeb">
    <w:name w:val="Normal (Web)"/>
    <w:basedOn w:val="Normal"/>
    <w:uiPriority w:val="99"/>
    <w:semiHidden/>
    <w:unhideWhenUsed/>
    <w:rsid w:val="00FA1DDD"/>
    <w:pPr>
      <w:spacing w:before="100" w:beforeAutospacing="1" w:after="100" w:afterAutospacing="1" w:line="240" w:lineRule="auto"/>
    </w:pPr>
    <w:rPr>
      <w:rFonts w:ascii="Times New Roman" w:eastAsia="Times New Roman" w:hAnsi="Times New Roman" w:cs="Times New Roman"/>
      <w:sz w:val="24"/>
      <w:szCs w:val="24"/>
      <w:lang w:eastAsia="nb-NO"/>
    </w:rPr>
  </w:style>
  <w:style w:type="paragraph" w:styleId="INNH4">
    <w:name w:val="toc 4"/>
    <w:basedOn w:val="Normal"/>
    <w:next w:val="Normal"/>
    <w:autoRedefine/>
    <w:uiPriority w:val="39"/>
    <w:unhideWhenUsed/>
    <w:rsid w:val="00FA1DDD"/>
    <w:pPr>
      <w:spacing w:after="0"/>
      <w:ind w:left="600"/>
    </w:pPr>
    <w:rPr>
      <w:sz w:val="18"/>
      <w:szCs w:val="18"/>
    </w:rPr>
  </w:style>
  <w:style w:type="paragraph" w:styleId="INNH5">
    <w:name w:val="toc 5"/>
    <w:basedOn w:val="Normal"/>
    <w:next w:val="Normal"/>
    <w:autoRedefine/>
    <w:uiPriority w:val="39"/>
    <w:unhideWhenUsed/>
    <w:rsid w:val="00FA1DDD"/>
    <w:pPr>
      <w:spacing w:after="0"/>
      <w:ind w:left="800"/>
    </w:pPr>
    <w:rPr>
      <w:sz w:val="18"/>
      <w:szCs w:val="18"/>
    </w:rPr>
  </w:style>
  <w:style w:type="paragraph" w:styleId="INNH6">
    <w:name w:val="toc 6"/>
    <w:basedOn w:val="Normal"/>
    <w:next w:val="Normal"/>
    <w:autoRedefine/>
    <w:uiPriority w:val="39"/>
    <w:unhideWhenUsed/>
    <w:rsid w:val="00FA1DDD"/>
    <w:pPr>
      <w:spacing w:after="0"/>
      <w:ind w:left="1000"/>
    </w:pPr>
    <w:rPr>
      <w:sz w:val="18"/>
      <w:szCs w:val="18"/>
    </w:rPr>
  </w:style>
  <w:style w:type="paragraph" w:styleId="INNH7">
    <w:name w:val="toc 7"/>
    <w:basedOn w:val="Normal"/>
    <w:next w:val="Normal"/>
    <w:autoRedefine/>
    <w:uiPriority w:val="39"/>
    <w:unhideWhenUsed/>
    <w:rsid w:val="00FA1DDD"/>
    <w:pPr>
      <w:spacing w:after="0"/>
      <w:ind w:left="1200"/>
    </w:pPr>
    <w:rPr>
      <w:sz w:val="18"/>
      <w:szCs w:val="18"/>
    </w:rPr>
  </w:style>
  <w:style w:type="paragraph" w:styleId="INNH8">
    <w:name w:val="toc 8"/>
    <w:basedOn w:val="Normal"/>
    <w:next w:val="Normal"/>
    <w:autoRedefine/>
    <w:uiPriority w:val="39"/>
    <w:unhideWhenUsed/>
    <w:rsid w:val="00FA1DDD"/>
    <w:pPr>
      <w:spacing w:after="0"/>
      <w:ind w:left="1400"/>
    </w:pPr>
    <w:rPr>
      <w:sz w:val="18"/>
      <w:szCs w:val="18"/>
    </w:rPr>
  </w:style>
  <w:style w:type="paragraph" w:styleId="INNH9">
    <w:name w:val="toc 9"/>
    <w:basedOn w:val="Normal"/>
    <w:next w:val="Normal"/>
    <w:autoRedefine/>
    <w:uiPriority w:val="39"/>
    <w:unhideWhenUsed/>
    <w:rsid w:val="00FA1DDD"/>
    <w:pPr>
      <w:spacing w:after="0"/>
      <w:ind w:left="1600"/>
    </w:pPr>
    <w:rPr>
      <w:sz w:val="18"/>
      <w:szCs w:val="18"/>
    </w:rPr>
  </w:style>
  <w:style w:type="table" w:styleId="Listetabell4uthevingsfarge6">
    <w:name w:val="List Table 4 Accent 6"/>
    <w:basedOn w:val="Vanligtabell"/>
    <w:uiPriority w:val="49"/>
    <w:rsid w:val="00E858EA"/>
    <w:pPr>
      <w:spacing w:after="0" w:line="240" w:lineRule="auto"/>
    </w:pPr>
    <w:tblPr>
      <w:tblStyleRowBandSize w:val="1"/>
      <w:tblStyleColBandSize w:val="1"/>
      <w:tblBorders>
        <w:top w:val="single" w:sz="4" w:space="0" w:color="FBDCA5" w:themeColor="accent6" w:themeTint="99"/>
        <w:left w:val="single" w:sz="4" w:space="0" w:color="FBDCA5" w:themeColor="accent6" w:themeTint="99"/>
        <w:bottom w:val="single" w:sz="4" w:space="0" w:color="FBDCA5" w:themeColor="accent6" w:themeTint="99"/>
        <w:right w:val="single" w:sz="4" w:space="0" w:color="FBDCA5" w:themeColor="accent6" w:themeTint="99"/>
        <w:insideH w:val="single" w:sz="4" w:space="0" w:color="FBDCA5" w:themeColor="accent6" w:themeTint="99"/>
      </w:tblBorders>
    </w:tblPr>
    <w:tblStylePr w:type="firstRow">
      <w:rPr>
        <w:b/>
        <w:bCs/>
        <w:color w:val="FFFFFF" w:themeColor="background1"/>
      </w:rPr>
      <w:tblPr/>
      <w:tcPr>
        <w:tcBorders>
          <w:top w:val="single" w:sz="4" w:space="0" w:color="F9C66B" w:themeColor="accent6"/>
          <w:left w:val="single" w:sz="4" w:space="0" w:color="F9C66B" w:themeColor="accent6"/>
          <w:bottom w:val="single" w:sz="4" w:space="0" w:color="F9C66B" w:themeColor="accent6"/>
          <w:right w:val="single" w:sz="4" w:space="0" w:color="F9C66B" w:themeColor="accent6"/>
          <w:insideH w:val="nil"/>
        </w:tcBorders>
        <w:shd w:val="clear" w:color="auto" w:fill="F9C66B" w:themeFill="accent6"/>
      </w:tcPr>
    </w:tblStylePr>
    <w:tblStylePr w:type="lastRow">
      <w:rPr>
        <w:b/>
        <w:bCs/>
      </w:rPr>
      <w:tblPr/>
      <w:tcPr>
        <w:tcBorders>
          <w:top w:val="double" w:sz="4" w:space="0" w:color="FBDCA5" w:themeColor="accent6" w:themeTint="99"/>
        </w:tcBorders>
      </w:tcPr>
    </w:tblStylePr>
    <w:tblStylePr w:type="firstCol">
      <w:rPr>
        <w:b/>
        <w:bCs/>
      </w:rPr>
    </w:tblStylePr>
    <w:tblStylePr w:type="lastCol">
      <w:rPr>
        <w:b/>
        <w:bCs/>
      </w:rPr>
    </w:tblStylePr>
    <w:tblStylePr w:type="band1Vert">
      <w:tblPr/>
      <w:tcPr>
        <w:shd w:val="clear" w:color="auto" w:fill="FDF3E1" w:themeFill="accent6" w:themeFillTint="33"/>
      </w:tcPr>
    </w:tblStylePr>
    <w:tblStylePr w:type="band1Horz">
      <w:tblPr/>
      <w:tcPr>
        <w:shd w:val="clear" w:color="auto" w:fill="FDF3E1" w:themeFill="accent6" w:themeFillTint="33"/>
      </w:tcPr>
    </w:tblStylePr>
  </w:style>
  <w:style w:type="table" w:styleId="Listetabell4uthevingsfarge1">
    <w:name w:val="List Table 4 Accent 1"/>
    <w:basedOn w:val="Vanligtabell"/>
    <w:uiPriority w:val="49"/>
    <w:rsid w:val="00E858EA"/>
    <w:pPr>
      <w:spacing w:after="0" w:line="240" w:lineRule="auto"/>
    </w:pPr>
    <w:tblPr>
      <w:tblStyleRowBandSize w:val="1"/>
      <w:tblStyleColBandSize w:val="1"/>
      <w:tblBorders>
        <w:top w:val="single" w:sz="4" w:space="0" w:color="09F1DD" w:themeColor="accent1" w:themeTint="99"/>
        <w:left w:val="single" w:sz="4" w:space="0" w:color="09F1DD" w:themeColor="accent1" w:themeTint="99"/>
        <w:bottom w:val="single" w:sz="4" w:space="0" w:color="09F1DD" w:themeColor="accent1" w:themeTint="99"/>
        <w:right w:val="single" w:sz="4" w:space="0" w:color="09F1DD" w:themeColor="accent1" w:themeTint="99"/>
        <w:insideH w:val="single" w:sz="4" w:space="0" w:color="09F1DD" w:themeColor="accent1" w:themeTint="99"/>
      </w:tblBorders>
    </w:tblPr>
    <w:tblStylePr w:type="firstRow">
      <w:rPr>
        <w:b/>
        <w:bCs/>
        <w:color w:val="FFFFFF" w:themeColor="background1"/>
      </w:rPr>
      <w:tblPr/>
      <w:tcPr>
        <w:tcBorders>
          <w:top w:val="single" w:sz="4" w:space="0" w:color="034B45" w:themeColor="accent1"/>
          <w:left w:val="single" w:sz="4" w:space="0" w:color="034B45" w:themeColor="accent1"/>
          <w:bottom w:val="single" w:sz="4" w:space="0" w:color="034B45" w:themeColor="accent1"/>
          <w:right w:val="single" w:sz="4" w:space="0" w:color="034B45" w:themeColor="accent1"/>
          <w:insideH w:val="nil"/>
        </w:tcBorders>
        <w:shd w:val="clear" w:color="auto" w:fill="034B45" w:themeFill="accent1"/>
      </w:tcPr>
    </w:tblStylePr>
    <w:tblStylePr w:type="lastRow">
      <w:rPr>
        <w:b/>
        <w:bCs/>
      </w:rPr>
      <w:tblPr/>
      <w:tcPr>
        <w:tcBorders>
          <w:top w:val="double" w:sz="4" w:space="0" w:color="09F1DD" w:themeColor="accent1" w:themeTint="99"/>
        </w:tcBorders>
      </w:tcPr>
    </w:tblStylePr>
    <w:tblStylePr w:type="firstCol">
      <w:rPr>
        <w:b/>
        <w:bCs/>
      </w:rPr>
    </w:tblStylePr>
    <w:tblStylePr w:type="lastCol">
      <w:rPr>
        <w:b/>
        <w:bCs/>
      </w:rPr>
    </w:tblStylePr>
    <w:tblStylePr w:type="band1Vert">
      <w:tblPr/>
      <w:tcPr>
        <w:shd w:val="clear" w:color="auto" w:fill="ABFBF4" w:themeFill="accent1" w:themeFillTint="33"/>
      </w:tcPr>
    </w:tblStylePr>
    <w:tblStylePr w:type="band1Horz">
      <w:tblPr/>
      <w:tcPr>
        <w:shd w:val="clear" w:color="auto" w:fill="ABFBF4" w:themeFill="accent1" w:themeFillTint="33"/>
      </w:tcPr>
    </w:tblStylePr>
  </w:style>
  <w:style w:type="character" w:styleId="Merknadsreferanse">
    <w:name w:val="annotation reference"/>
    <w:basedOn w:val="Standardskriftforavsnitt"/>
    <w:uiPriority w:val="99"/>
    <w:semiHidden/>
    <w:unhideWhenUsed/>
    <w:rsid w:val="009A7D64"/>
    <w:rPr>
      <w:sz w:val="16"/>
      <w:szCs w:val="16"/>
    </w:rPr>
  </w:style>
  <w:style w:type="paragraph" w:styleId="Merknadstekst">
    <w:name w:val="annotation text"/>
    <w:basedOn w:val="Normal"/>
    <w:link w:val="MerknadstekstTegn"/>
    <w:uiPriority w:val="99"/>
    <w:unhideWhenUsed/>
    <w:pPr>
      <w:spacing w:line="240" w:lineRule="auto"/>
    </w:pPr>
    <w:rPr>
      <w:szCs w:val="20"/>
    </w:rPr>
  </w:style>
  <w:style w:type="character" w:customStyle="1" w:styleId="MerknadstekstTegn">
    <w:name w:val="Merknadstekst Tegn"/>
    <w:basedOn w:val="Standardskriftforavsnitt"/>
    <w:link w:val="Merknadstekst"/>
    <w:uiPriority w:val="99"/>
    <w:rsid w:val="009A7D64"/>
    <w:rPr>
      <w:sz w:val="20"/>
      <w:szCs w:val="20"/>
    </w:rPr>
  </w:style>
  <w:style w:type="character" w:styleId="Ulstomtale">
    <w:name w:val="Unresolved Mention"/>
    <w:basedOn w:val="Standardskriftforavsnitt"/>
    <w:uiPriority w:val="99"/>
    <w:semiHidden/>
    <w:unhideWhenUsed/>
    <w:rsid w:val="00C965C7"/>
    <w:rPr>
      <w:color w:val="605E5C"/>
      <w:shd w:val="clear" w:color="auto" w:fill="E1DFDD"/>
    </w:rPr>
  </w:style>
  <w:style w:type="paragraph" w:customStyle="1" w:styleId="xmsonormal">
    <w:name w:val="x_msonormal"/>
    <w:basedOn w:val="Normal"/>
    <w:rsid w:val="00075767"/>
    <w:pPr>
      <w:spacing w:before="100" w:beforeAutospacing="1" w:after="100" w:afterAutospacing="1" w:line="240" w:lineRule="auto"/>
    </w:pPr>
    <w:rPr>
      <w:rFonts w:ascii="Times New Roman" w:eastAsia="Times New Roman" w:hAnsi="Times New Roman" w:cs="Times New Roman"/>
      <w:sz w:val="24"/>
      <w:szCs w:val="24"/>
      <w:lang w:eastAsia="nb-NO"/>
    </w:rPr>
  </w:style>
  <w:style w:type="character" w:styleId="Omtale">
    <w:name w:val="Mention"/>
    <w:basedOn w:val="Standardskriftforavsnitt"/>
    <w:uiPriority w:val="99"/>
    <w:unhideWhenUsed/>
    <w:rsid w:val="00262DDA"/>
    <w:rPr>
      <w:color w:val="2B579A"/>
      <w:shd w:val="clear" w:color="auto" w:fill="E1DFDD"/>
    </w:rPr>
  </w:style>
  <w:style w:type="table" w:styleId="Rutenettabell5mrk">
    <w:name w:val="Grid Table 5 Dark"/>
    <w:basedOn w:val="Vanligtabell"/>
    <w:uiPriority w:val="50"/>
    <w:rsid w:val="0017274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Rutenettabell4">
    <w:name w:val="Grid Table 4"/>
    <w:basedOn w:val="Vanligtabell"/>
    <w:uiPriority w:val="49"/>
    <w:rsid w:val="00C0422A"/>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styleId="Fulgthyperkobling">
    <w:name w:val="FollowedHyperlink"/>
    <w:basedOn w:val="Standardskriftforavsnitt"/>
    <w:uiPriority w:val="99"/>
    <w:semiHidden/>
    <w:unhideWhenUsed/>
    <w:rsid w:val="00195F67"/>
    <w:rPr>
      <w:color w:val="000000" w:themeColor="followedHyperlink"/>
      <w:u w:val="single"/>
    </w:rPr>
  </w:style>
  <w:style w:type="character" w:customStyle="1" w:styleId="CommentReference1">
    <w:name w:val="Comment Reference1"/>
    <w:basedOn w:val="Standardskriftforavsnitt"/>
    <w:uiPriority w:val="99"/>
    <w:semiHidden/>
    <w:unhideWhenUsed/>
    <w:rsid w:val="00521AC6"/>
    <w:rPr>
      <w:sz w:val="16"/>
      <w:szCs w:val="16"/>
    </w:rPr>
  </w:style>
  <w:style w:type="character" w:customStyle="1" w:styleId="CommentReference2">
    <w:name w:val="Comment Reference2"/>
    <w:basedOn w:val="Standardskriftforavsnitt"/>
    <w:uiPriority w:val="99"/>
    <w:semiHidden/>
    <w:unhideWhenUsed/>
    <w:rsid w:val="00527BF8"/>
    <w:rPr>
      <w:sz w:val="16"/>
      <w:szCs w:val="16"/>
    </w:rPr>
  </w:style>
  <w:style w:type="paragraph" w:customStyle="1" w:styleId="CommentText1">
    <w:name w:val="Comment Text1"/>
    <w:basedOn w:val="Normal"/>
    <w:uiPriority w:val="99"/>
    <w:unhideWhenUsed/>
    <w:rsid w:val="00527BF8"/>
    <w:pPr>
      <w:spacing w:line="240" w:lineRule="auto"/>
    </w:pPr>
    <w:rPr>
      <w:szCs w:val="20"/>
    </w:rPr>
  </w:style>
  <w:style w:type="paragraph" w:customStyle="1" w:styleId="CommentSubject1">
    <w:name w:val="Comment Subject1"/>
    <w:basedOn w:val="CommentText1"/>
    <w:next w:val="CommentText1"/>
    <w:uiPriority w:val="99"/>
    <w:semiHidden/>
    <w:unhideWhenUsed/>
    <w:rsid w:val="00527BF8"/>
    <w:rPr>
      <w:b/>
      <w:bCs/>
    </w:rPr>
  </w:style>
  <w:style w:type="character" w:customStyle="1" w:styleId="CommentReference3">
    <w:name w:val="Comment Reference3"/>
    <w:basedOn w:val="Standardskriftforavsnitt"/>
    <w:uiPriority w:val="99"/>
    <w:semiHidden/>
    <w:unhideWhenUsed/>
    <w:rsid w:val="00703E83"/>
    <w:rPr>
      <w:sz w:val="16"/>
      <w:szCs w:val="16"/>
    </w:rPr>
  </w:style>
  <w:style w:type="paragraph" w:styleId="Kommentaremne">
    <w:name w:val="annotation subject"/>
    <w:basedOn w:val="Merknadstekst"/>
    <w:next w:val="Merknadstekst"/>
    <w:link w:val="KommentaremneTegn"/>
    <w:uiPriority w:val="99"/>
    <w:semiHidden/>
    <w:unhideWhenUsed/>
    <w:rsid w:val="008E610C"/>
    <w:rPr>
      <w:b/>
      <w:bCs/>
    </w:rPr>
  </w:style>
  <w:style w:type="character" w:customStyle="1" w:styleId="KommentaremneTegn">
    <w:name w:val="Kommentaremne Tegn"/>
    <w:basedOn w:val="MerknadstekstTegn"/>
    <w:link w:val="Kommentaremne"/>
    <w:uiPriority w:val="99"/>
    <w:semiHidden/>
    <w:rsid w:val="008E610C"/>
    <w:rPr>
      <w:b/>
      <w:bCs/>
      <w:sz w:val="20"/>
      <w:szCs w:val="20"/>
    </w:rPr>
  </w:style>
  <w:style w:type="table" w:styleId="Listetabell3uthevingsfarge3">
    <w:name w:val="List Table 3 Accent 3"/>
    <w:basedOn w:val="Vanligtabell"/>
    <w:uiPriority w:val="48"/>
    <w:rsid w:val="008E610C"/>
    <w:pPr>
      <w:spacing w:after="0" w:line="240" w:lineRule="auto"/>
    </w:pPr>
    <w:tblPr>
      <w:tblStyleRowBandSize w:val="1"/>
      <w:tblStyleColBandSize w:val="1"/>
      <w:tblBorders>
        <w:top w:val="single" w:sz="4" w:space="0" w:color="C7F6C9" w:themeColor="accent3"/>
        <w:left w:val="single" w:sz="4" w:space="0" w:color="C7F6C9" w:themeColor="accent3"/>
        <w:bottom w:val="single" w:sz="4" w:space="0" w:color="C7F6C9" w:themeColor="accent3"/>
        <w:right w:val="single" w:sz="4" w:space="0" w:color="C7F6C9" w:themeColor="accent3"/>
      </w:tblBorders>
    </w:tblPr>
    <w:tblStylePr w:type="firstRow">
      <w:rPr>
        <w:b/>
        <w:bCs/>
        <w:color w:val="FFFFFF" w:themeColor="background1"/>
      </w:rPr>
      <w:tblPr/>
      <w:tcPr>
        <w:shd w:val="clear" w:color="auto" w:fill="C7F6C9" w:themeFill="accent3"/>
      </w:tcPr>
    </w:tblStylePr>
    <w:tblStylePr w:type="lastRow">
      <w:rPr>
        <w:b/>
        <w:bCs/>
      </w:rPr>
      <w:tblPr/>
      <w:tcPr>
        <w:tcBorders>
          <w:top w:val="double" w:sz="4" w:space="0" w:color="C7F6C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7F6C9" w:themeColor="accent3"/>
          <w:right w:val="single" w:sz="4" w:space="0" w:color="C7F6C9" w:themeColor="accent3"/>
        </w:tcBorders>
      </w:tcPr>
    </w:tblStylePr>
    <w:tblStylePr w:type="band1Horz">
      <w:tblPr/>
      <w:tcPr>
        <w:tcBorders>
          <w:top w:val="single" w:sz="4" w:space="0" w:color="C7F6C9" w:themeColor="accent3"/>
          <w:bottom w:val="single" w:sz="4" w:space="0" w:color="C7F6C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7F6C9" w:themeColor="accent3"/>
          <w:left w:val="nil"/>
        </w:tcBorders>
      </w:tcPr>
    </w:tblStylePr>
    <w:tblStylePr w:type="swCell">
      <w:tblPr/>
      <w:tcPr>
        <w:tcBorders>
          <w:top w:val="double" w:sz="4" w:space="0" w:color="C7F6C9" w:themeColor="accent3"/>
          <w:right w:val="nil"/>
        </w:tcBorders>
      </w:tcPr>
    </w:tblStylePr>
  </w:style>
  <w:style w:type="table" w:styleId="Listetabell4uthevingsfarge3">
    <w:name w:val="List Table 4 Accent 3"/>
    <w:basedOn w:val="Vanligtabell"/>
    <w:uiPriority w:val="49"/>
    <w:rsid w:val="003056AF"/>
    <w:pPr>
      <w:spacing w:after="0" w:line="240" w:lineRule="auto"/>
    </w:pPr>
    <w:tblPr>
      <w:tblStyleRowBandSize w:val="1"/>
      <w:tblStyleColBandSize w:val="1"/>
      <w:tblBorders>
        <w:top w:val="single" w:sz="4" w:space="0" w:color="DDF9DE" w:themeColor="accent3" w:themeTint="99"/>
        <w:left w:val="single" w:sz="4" w:space="0" w:color="DDF9DE" w:themeColor="accent3" w:themeTint="99"/>
        <w:bottom w:val="single" w:sz="4" w:space="0" w:color="DDF9DE" w:themeColor="accent3" w:themeTint="99"/>
        <w:right w:val="single" w:sz="4" w:space="0" w:color="DDF9DE" w:themeColor="accent3" w:themeTint="99"/>
        <w:insideH w:val="single" w:sz="4" w:space="0" w:color="DDF9DE" w:themeColor="accent3" w:themeTint="99"/>
      </w:tblBorders>
    </w:tblPr>
    <w:tblStylePr w:type="firstRow">
      <w:rPr>
        <w:b/>
        <w:bCs/>
        <w:color w:val="FFFFFF" w:themeColor="background1"/>
      </w:rPr>
      <w:tblPr/>
      <w:tcPr>
        <w:tcBorders>
          <w:top w:val="single" w:sz="4" w:space="0" w:color="C7F6C9" w:themeColor="accent3"/>
          <w:left w:val="single" w:sz="4" w:space="0" w:color="C7F6C9" w:themeColor="accent3"/>
          <w:bottom w:val="single" w:sz="4" w:space="0" w:color="C7F6C9" w:themeColor="accent3"/>
          <w:right w:val="single" w:sz="4" w:space="0" w:color="C7F6C9" w:themeColor="accent3"/>
          <w:insideH w:val="nil"/>
        </w:tcBorders>
        <w:shd w:val="clear" w:color="auto" w:fill="C7F6C9" w:themeFill="accent3"/>
      </w:tcPr>
    </w:tblStylePr>
    <w:tblStylePr w:type="lastRow">
      <w:rPr>
        <w:b/>
        <w:bCs/>
      </w:rPr>
      <w:tblPr/>
      <w:tcPr>
        <w:tcBorders>
          <w:top w:val="double" w:sz="4" w:space="0" w:color="DDF9DE" w:themeColor="accent3" w:themeTint="99"/>
        </w:tcBorders>
      </w:tcPr>
    </w:tblStylePr>
    <w:tblStylePr w:type="firstCol">
      <w:rPr>
        <w:b/>
        <w:bCs/>
      </w:rPr>
    </w:tblStylePr>
    <w:tblStylePr w:type="lastCol">
      <w:rPr>
        <w:b/>
        <w:bCs/>
      </w:rPr>
    </w:tblStylePr>
    <w:tblStylePr w:type="band1Vert">
      <w:tblPr/>
      <w:tcPr>
        <w:shd w:val="clear" w:color="auto" w:fill="F3FDF4" w:themeFill="accent3" w:themeFillTint="33"/>
      </w:tcPr>
    </w:tblStylePr>
    <w:tblStylePr w:type="band1Horz">
      <w:tblPr/>
      <w:tcPr>
        <w:shd w:val="clear" w:color="auto" w:fill="F3FDF4" w:themeFill="accent3"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31721551">
      <w:bodyDiv w:val="1"/>
      <w:marLeft w:val="0"/>
      <w:marRight w:val="0"/>
      <w:marTop w:val="0"/>
      <w:marBottom w:val="0"/>
      <w:divBdr>
        <w:top w:val="none" w:sz="0" w:space="0" w:color="auto"/>
        <w:left w:val="none" w:sz="0" w:space="0" w:color="auto"/>
        <w:bottom w:val="none" w:sz="0" w:space="0" w:color="auto"/>
        <w:right w:val="none" w:sz="0" w:space="0" w:color="auto"/>
      </w:divBdr>
    </w:div>
    <w:div w:id="11932997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4.jpeg"/><Relationship Id="rId39" Type="http://schemas.openxmlformats.org/officeDocument/2006/relationships/image" Target="media/image19.png"/><Relationship Id="rId21" Type="http://schemas.openxmlformats.org/officeDocument/2006/relationships/image" Target="media/image7.jpeg"/><Relationship Id="rId34" Type="http://schemas.openxmlformats.org/officeDocument/2006/relationships/image" Target="media/image14.png"/><Relationship Id="rId42" Type="http://schemas.openxmlformats.org/officeDocument/2006/relationships/image" Target="media/image22.png"/><Relationship Id="rId47" Type="http://schemas.openxmlformats.org/officeDocument/2006/relationships/image" Target="media/image27.png"/><Relationship Id="rId50"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hyperlink" Target="https://www.oslo.kommune.no/avfall-og-gjenvinning/alle-gjenvinningsstasjoner/" TargetMode="External"/><Relationship Id="rId11" Type="http://schemas.openxmlformats.org/officeDocument/2006/relationships/endnotes" Target="endnotes.xml"/><Relationship Id="rId24" Type="http://schemas.openxmlformats.org/officeDocument/2006/relationships/image" Target="media/image7.png"/><Relationship Id="rId32" Type="http://schemas.openxmlformats.org/officeDocument/2006/relationships/image" Target="media/image11.png"/><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image" Target="media/image25.png"/><Relationship Id="rId53" Type="http://schemas.microsoft.com/office/2020/10/relationships/intelligence" Target="intelligence2.xml"/><Relationship Id="rId5" Type="http://schemas.openxmlformats.org/officeDocument/2006/relationships/customXml" Target="../customXml/item5.xml"/><Relationship Id="rId15" Type="http://schemas.openxmlformats.org/officeDocument/2006/relationships/chart" Target="charts/chart1.xml"/><Relationship Id="rId23" Type="http://schemas.openxmlformats.org/officeDocument/2006/relationships/image" Target="media/image9.jpeg"/><Relationship Id="rId36" Type="http://schemas.openxmlformats.org/officeDocument/2006/relationships/image" Target="media/image16.png"/><Relationship Id="rId49" Type="http://schemas.openxmlformats.org/officeDocument/2006/relationships/footer" Target="footer1.xml"/><Relationship Id="rId10" Type="http://schemas.openxmlformats.org/officeDocument/2006/relationships/footnotes" Target="footnotes.xml"/><Relationship Id="rId19" Type="http://schemas.openxmlformats.org/officeDocument/2006/relationships/image" Target="media/image5.jpeg"/><Relationship Id="rId31" Type="http://schemas.openxmlformats.org/officeDocument/2006/relationships/image" Target="media/image13.jpeg"/><Relationship Id="rId44" Type="http://schemas.openxmlformats.org/officeDocument/2006/relationships/image" Target="media/image24.png"/><Relationship Id="rId52" Type="http://schemas.microsoft.com/office/2019/05/relationships/documenttasks" Target="documenttasks/documenttasks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8.jpeg"/><Relationship Id="rId30" Type="http://schemas.openxmlformats.org/officeDocument/2006/relationships/image" Target="media/image12.png"/><Relationship Id="rId35" Type="http://schemas.openxmlformats.org/officeDocument/2006/relationships/image" Target="media/image15.png"/><Relationship Id="rId43" Type="http://schemas.openxmlformats.org/officeDocument/2006/relationships/image" Target="media/image23.png"/><Relationship Id="rId48" Type="http://schemas.openxmlformats.org/officeDocument/2006/relationships/header" Target="header1.xml"/><Relationship Id="rId8" Type="http://schemas.openxmlformats.org/officeDocument/2006/relationships/settings" Target="settings.xml"/><Relationship Id="rId51"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1.jpeg"/><Relationship Id="rId17" Type="http://schemas.openxmlformats.org/officeDocument/2006/relationships/hyperlink" Target="https://www.oslo.kommune.no/oslonokkelen" TargetMode="External"/><Relationship Id="rId25" Type="http://schemas.openxmlformats.org/officeDocument/2006/relationships/image" Target="media/image10.jpeg"/><Relationship Id="rId33" Type="http://schemas.openxmlformats.org/officeDocument/2006/relationships/image" Target="media/image13.png"/><Relationship Id="rId38" Type="http://schemas.openxmlformats.org/officeDocument/2006/relationships/image" Target="media/image18.png"/><Relationship Id="rId46" Type="http://schemas.openxmlformats.org/officeDocument/2006/relationships/image" Target="media/image26.png"/><Relationship Id="rId20" Type="http://schemas.openxmlformats.org/officeDocument/2006/relationships/image" Target="media/image6.jpeg"/><Relationship Id="rId41"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EG530016\AppData\Local\Temp\0f92ca7f-36fa-4fec-b65d-9534cd043b24_rapportmal-Word.zip.rapportmal-Word.zip\Rapportmal_1spalte_.dotx"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oslokommune.sharepoint.com/sites/TEAM-REG-INN-Rammeavtaleforfarligavfall/Delte%20dokumenter/Arbeidsmappe/Estimerte%20vekter%20til%20alle%20oppdrag.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nb-NO"/>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Oslo Sans Office" panose="02000000000000000000" pitchFamily="2" charset="0"/>
                <a:ea typeface="+mn-ea"/>
                <a:cs typeface="+mn-cs"/>
              </a:defRPr>
            </a:pPr>
            <a:r>
              <a:rPr lang="nb-NO">
                <a:latin typeface="Oslo Sans Office" panose="02000000000000000000" pitchFamily="2" charset="0"/>
              </a:rPr>
              <a:t>Mengder farlig avfall per måned 2025 fra miljøstasjoner</a:t>
            </a:r>
            <a:r>
              <a:rPr lang="nb-NO" baseline="0">
                <a:latin typeface="Oslo Sans Office" panose="02000000000000000000" pitchFamily="2" charset="0"/>
              </a:rPr>
              <a:t> (tonn)</a:t>
            </a:r>
            <a:endParaRPr lang="nb-NO">
              <a:latin typeface="Oslo Sans Office" panose="02000000000000000000" pitchFamily="2" charset="0"/>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Oslo Sans Office" panose="02000000000000000000" pitchFamily="2" charset="0"/>
              <a:ea typeface="+mn-ea"/>
              <a:cs typeface="+mn-cs"/>
            </a:defRPr>
          </a:pPr>
          <a:endParaRPr lang="nb-NO"/>
        </a:p>
      </c:txPr>
    </c:title>
    <c:autoTitleDeleted val="0"/>
    <c:plotArea>
      <c:layout/>
      <c:barChart>
        <c:barDir val="col"/>
        <c:grouping val="clustered"/>
        <c:varyColors val="0"/>
        <c:ser>
          <c:idx val="0"/>
          <c:order val="0"/>
          <c:tx>
            <c:strRef>
              <c:f>'Delkontrakt 2 - Miljøstasjoner'!$K$3</c:f>
              <c:strCache>
                <c:ptCount val="1"/>
                <c:pt idx="0">
                  <c:v>Mengder 2025</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Oslo Sans Office" panose="02000000000000000000" pitchFamily="2" charset="0"/>
                    <a:ea typeface="+mn-ea"/>
                    <a:cs typeface="+mn-cs"/>
                  </a:defRPr>
                </a:pPr>
                <a:endParaRPr lang="nb-N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'Delkontrakt 2 - Miljøstasjoner'!$L$2:$W$2</c:f>
              <c:strCache>
                <c:ptCount val="12"/>
                <c:pt idx="0">
                  <c:v>Januar</c:v>
                </c:pt>
                <c:pt idx="1">
                  <c:v>Februar</c:v>
                </c:pt>
                <c:pt idx="2">
                  <c:v>Mars</c:v>
                </c:pt>
                <c:pt idx="3">
                  <c:v>April</c:v>
                </c:pt>
                <c:pt idx="4">
                  <c:v>Mai</c:v>
                </c:pt>
                <c:pt idx="5">
                  <c:v>Juni</c:v>
                </c:pt>
                <c:pt idx="6">
                  <c:v>Juli</c:v>
                </c:pt>
                <c:pt idx="7">
                  <c:v>August</c:v>
                </c:pt>
                <c:pt idx="8">
                  <c:v>September</c:v>
                </c:pt>
                <c:pt idx="9">
                  <c:v>Oktober</c:v>
                </c:pt>
                <c:pt idx="10">
                  <c:v>November</c:v>
                </c:pt>
                <c:pt idx="11">
                  <c:v>Desember</c:v>
                </c:pt>
              </c:strCache>
            </c:strRef>
          </c:cat>
          <c:val>
            <c:numRef>
              <c:f>'Delkontrakt 2 - Miljøstasjoner'!$L$3:$W$3</c:f>
              <c:numCache>
                <c:formatCode>_ * #\ ##0.0_ ;_ * \-#\ ##0.0_ ;_ * "-"??_ ;_ @_ </c:formatCode>
                <c:ptCount val="12"/>
                <c:pt idx="0">
                  <c:v>10.811999999999999</c:v>
                </c:pt>
                <c:pt idx="1">
                  <c:v>10.199999999999999</c:v>
                </c:pt>
                <c:pt idx="2">
                  <c:v>11.778</c:v>
                </c:pt>
                <c:pt idx="3">
                  <c:v>21.294</c:v>
                </c:pt>
                <c:pt idx="4">
                  <c:v>15.127000000000001</c:v>
                </c:pt>
                <c:pt idx="5">
                  <c:v>19.530999999999999</c:v>
                </c:pt>
                <c:pt idx="6">
                  <c:v>20.074999999999999</c:v>
                </c:pt>
                <c:pt idx="7">
                  <c:v>13.426</c:v>
                </c:pt>
                <c:pt idx="8">
                  <c:v>13.11</c:v>
                </c:pt>
                <c:pt idx="9">
                  <c:v>17.372</c:v>
                </c:pt>
                <c:pt idx="10">
                  <c:v>6.83</c:v>
                </c:pt>
                <c:pt idx="11">
                  <c:v>9.8230000000000004</c:v>
                </c:pt>
              </c:numCache>
            </c:numRef>
          </c:val>
          <c:extLst>
            <c:ext xmlns:c16="http://schemas.microsoft.com/office/drawing/2014/chart" uri="{C3380CC4-5D6E-409C-BE32-E72D297353CC}">
              <c16:uniqueId val="{00000000-373D-4F5A-AB30-A5B269909FEB}"/>
            </c:ext>
          </c:extLst>
        </c:ser>
        <c:dLbls>
          <c:showLegendKey val="0"/>
          <c:showVal val="0"/>
          <c:showCatName val="0"/>
          <c:showSerName val="0"/>
          <c:showPercent val="0"/>
          <c:showBubbleSize val="0"/>
        </c:dLbls>
        <c:gapWidth val="219"/>
        <c:overlap val="-27"/>
        <c:axId val="94277904"/>
        <c:axId val="94275504"/>
      </c:barChart>
      <c:catAx>
        <c:axId val="942779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Oslo Sans Office" panose="02000000000000000000" pitchFamily="2" charset="0"/>
                <a:ea typeface="+mn-ea"/>
                <a:cs typeface="+mn-cs"/>
              </a:defRPr>
            </a:pPr>
            <a:endParaRPr lang="nb-NO"/>
          </a:p>
        </c:txPr>
        <c:crossAx val="94275504"/>
        <c:crosses val="autoZero"/>
        <c:auto val="1"/>
        <c:lblAlgn val="ctr"/>
        <c:lblOffset val="100"/>
        <c:noMultiLvlLbl val="0"/>
      </c:catAx>
      <c:valAx>
        <c:axId val="94275504"/>
        <c:scaling>
          <c:orientation val="minMax"/>
        </c:scaling>
        <c:delete val="0"/>
        <c:axPos val="l"/>
        <c:majorGridlines>
          <c:spPr>
            <a:ln w="9525" cap="flat" cmpd="sng" algn="ctr">
              <a:solidFill>
                <a:schemeClr val="tx1">
                  <a:lumMod val="15000"/>
                  <a:lumOff val="85000"/>
                </a:schemeClr>
              </a:solidFill>
              <a:round/>
            </a:ln>
            <a:effectLst/>
          </c:spPr>
        </c:majorGridlines>
        <c:numFmt formatCode="_ * #\ ##0.0_ ;_ * \-#\ ##0.0_ ;_ * &quot;-&quot;??_ ;_ @_ "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Oslo Sans Office" panose="02000000000000000000" pitchFamily="2" charset="0"/>
                <a:ea typeface="+mn-ea"/>
                <a:cs typeface="+mn-cs"/>
              </a:defRPr>
            </a:pPr>
            <a:endParaRPr lang="nb-NO"/>
          </a:p>
        </c:txPr>
        <c:crossAx val="9427790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nb-NO"/>
    </a:p>
  </c:txPr>
  <c:externalData r:id="rId3">
    <c:autoUpdate val="0"/>
  </c:externalData>
</c:chartSpace>
</file>

<file path=word/charts/colors1.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ocumenttasks/documenttasks1.xml><?xml version="1.0" encoding="utf-8"?>
<t:Tasks xmlns:t="http://schemas.microsoft.com/office/tasks/2019/documenttasks" xmlns:oel="http://schemas.microsoft.com/office/2019/extlst">
  <t:Task id="{9D65EC18-9BDC-4F40-ABD6-DBBFE5B7E2BB}">
    <t:Anchor>
      <t:Comment id="1282444794"/>
    </t:Anchor>
    <t:History>
      <t:Event id="{6E24DBD8-0C21-44AB-AA44-F94501729219}" time="2026-05-27T12:52:02.453Z">
        <t:Attribution userId="S::espen.blokkdal@reg.oslo.kommune.no::73326267-b846-4212-a474-a74d6ecf3773" userProvider="AD" userName="Espen Hagen Blokkdal"/>
        <t:Anchor>
          <t:Comment id="1282444794"/>
        </t:Anchor>
        <t:Create/>
      </t:Event>
      <t:Event id="{8F9C3BD5-2EAB-439F-B782-2996600DAAAB}" time="2026-05-27T12:52:02.453Z">
        <t:Attribution userId="S::espen.blokkdal@reg.oslo.kommune.no::73326267-b846-4212-a474-a74d6ecf3773" userProvider="AD" userName="Espen Hagen Blokkdal"/>
        <t:Anchor>
          <t:Comment id="1282444794"/>
        </t:Anchor>
        <t:Assign userId="S::henrik.andresen@reg.oslo.kommune.no::2a512391-ed79-4dcb-a770-60f04fa679f9" userProvider="AD" userName="Henrik Bjørnskau Andresen"/>
      </t:Event>
      <t:Event id="{F3E6F890-5734-4F4F-A151-508A67CD7E43}" time="2026-05-27T12:52:02.453Z">
        <t:Attribution userId="S::espen.blokkdal@reg.oslo.kommune.no::73326267-b846-4212-a474-a74d6ecf3773" userProvider="AD" userName="Espen Hagen Blokkdal"/>
        <t:Anchor>
          <t:Comment id="1282444794"/>
        </t:Anchor>
        <t:SetTitle title="@Henrik Bjørnskau Andresen "/>
      </t:Event>
    </t:History>
  </t:Task>
</t:Task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root>
</root>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ct:contentTypeSchema xmlns:ct="http://schemas.microsoft.com/office/2006/metadata/contentType" xmlns:ma="http://schemas.microsoft.com/office/2006/metadata/properties/metaAttributes" ct:_="" ma:_="" ma:contentTypeName="Dokument" ma:contentTypeID="0x01010066D2E2AFA8979F4EB3C5A846AC4326F4" ma:contentTypeVersion="3" ma:contentTypeDescription="Opprett et nytt dokument." ma:contentTypeScope="" ma:versionID="924a0b127c2265fde00146ce46fb6d90">
  <xsd:schema xmlns:xsd="http://www.w3.org/2001/XMLSchema" xmlns:xs="http://www.w3.org/2001/XMLSchema" xmlns:p="http://schemas.microsoft.com/office/2006/metadata/properties" xmlns:ns2="4b848136-87d7-4fc1-9d35-e116c4c0c8c4" targetNamespace="http://schemas.microsoft.com/office/2006/metadata/properties" ma:root="true" ma:fieldsID="ddde8f385b4dd32a67c128b844733ab8" ns2:_="">
    <xsd:import namespace="4b848136-87d7-4fc1-9d35-e116c4c0c8c4"/>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b848136-87d7-4fc1-9d35-e116c4c0c8c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028EDFD-D534-46A1-8301-C3FA13D47391}">
  <ds:schemaRefs>
    <ds:schemaRef ds:uri="http://schemas.microsoft.com/sharepoint/v3/contenttype/forms"/>
  </ds:schemaRefs>
</ds:datastoreItem>
</file>

<file path=customXml/itemProps2.xml><?xml version="1.0" encoding="utf-8"?>
<ds:datastoreItem xmlns:ds="http://schemas.openxmlformats.org/officeDocument/2006/customXml" ds:itemID="{EF2AC1A3-F3AD-4EAF-9E2E-E2FB94C30E62}">
  <ds:schemaRefs/>
</ds:datastoreItem>
</file>

<file path=customXml/itemProps3.xml><?xml version="1.0" encoding="utf-8"?>
<ds:datastoreItem xmlns:ds="http://schemas.openxmlformats.org/officeDocument/2006/customXml" ds:itemID="{F8D0DB47-0F09-494C-ACBC-6CACE984BCF0}">
  <ds:schemaRefs>
    <ds:schemaRef ds:uri="http://schemas.openxmlformats.org/officeDocument/2006/bibliography"/>
  </ds:schemaRefs>
</ds:datastoreItem>
</file>

<file path=customXml/itemProps4.xml><?xml version="1.0" encoding="utf-8"?>
<ds:datastoreItem xmlns:ds="http://schemas.openxmlformats.org/officeDocument/2006/customXml" ds:itemID="{F2245AB1-8742-4A84-8C02-E7693DB1CADF}">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32B553FE-7507-4FEF-B1FB-4BDCEB00657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b848136-87d7-4fc1-9d35-e116c4c0c8c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Rapportmal_1spalte_.dotx</Template>
  <TotalTime>197</TotalTime>
  <Pages>30</Pages>
  <Words>4560</Words>
  <Characters>24169</Characters>
  <Application>Microsoft Office Word</Application>
  <DocSecurity>0</DocSecurity>
  <Lines>201</Lines>
  <Paragraphs>57</Paragraphs>
  <ScaleCrop>false</ScaleCrop>
  <Company>Oslo kommune</Company>
  <LinksUpToDate>false</LinksUpToDate>
  <CharactersWithSpaces>28672</CharactersWithSpaces>
  <SharedDoc>false</SharedDoc>
  <HLinks>
    <vt:vector size="174" baseType="variant">
      <vt:variant>
        <vt:i4>1638470</vt:i4>
      </vt:variant>
      <vt:variant>
        <vt:i4>177</vt:i4>
      </vt:variant>
      <vt:variant>
        <vt:i4>0</vt:i4>
      </vt:variant>
      <vt:variant>
        <vt:i4>5</vt:i4>
      </vt:variant>
      <vt:variant>
        <vt:lpwstr>https://www.oslo.kommune.no/oslonokkelen</vt:lpwstr>
      </vt:variant>
      <vt:variant>
        <vt:lpwstr/>
      </vt:variant>
      <vt:variant>
        <vt:i4>65606</vt:i4>
      </vt:variant>
      <vt:variant>
        <vt:i4>174</vt:i4>
      </vt:variant>
      <vt:variant>
        <vt:i4>0</vt:i4>
      </vt:variant>
      <vt:variant>
        <vt:i4>5</vt:i4>
      </vt:variant>
      <vt:variant>
        <vt:lpwstr>https://www.oslo.kommune.no/avfall-og-gjenvinning/alle-gjenvinningsstasjoner/</vt:lpwstr>
      </vt:variant>
      <vt:variant>
        <vt:lpwstr/>
      </vt:variant>
      <vt:variant>
        <vt:i4>1114162</vt:i4>
      </vt:variant>
      <vt:variant>
        <vt:i4>158</vt:i4>
      </vt:variant>
      <vt:variant>
        <vt:i4>0</vt:i4>
      </vt:variant>
      <vt:variant>
        <vt:i4>5</vt:i4>
      </vt:variant>
      <vt:variant>
        <vt:lpwstr/>
      </vt:variant>
      <vt:variant>
        <vt:lpwstr>_Toc234914580</vt:lpwstr>
      </vt:variant>
      <vt:variant>
        <vt:i4>1966130</vt:i4>
      </vt:variant>
      <vt:variant>
        <vt:i4>152</vt:i4>
      </vt:variant>
      <vt:variant>
        <vt:i4>0</vt:i4>
      </vt:variant>
      <vt:variant>
        <vt:i4>5</vt:i4>
      </vt:variant>
      <vt:variant>
        <vt:lpwstr/>
      </vt:variant>
      <vt:variant>
        <vt:lpwstr>_Toc234914579</vt:lpwstr>
      </vt:variant>
      <vt:variant>
        <vt:i4>1966130</vt:i4>
      </vt:variant>
      <vt:variant>
        <vt:i4>146</vt:i4>
      </vt:variant>
      <vt:variant>
        <vt:i4>0</vt:i4>
      </vt:variant>
      <vt:variant>
        <vt:i4>5</vt:i4>
      </vt:variant>
      <vt:variant>
        <vt:lpwstr/>
      </vt:variant>
      <vt:variant>
        <vt:lpwstr>_Toc234914578</vt:lpwstr>
      </vt:variant>
      <vt:variant>
        <vt:i4>1966130</vt:i4>
      </vt:variant>
      <vt:variant>
        <vt:i4>140</vt:i4>
      </vt:variant>
      <vt:variant>
        <vt:i4>0</vt:i4>
      </vt:variant>
      <vt:variant>
        <vt:i4>5</vt:i4>
      </vt:variant>
      <vt:variant>
        <vt:lpwstr/>
      </vt:variant>
      <vt:variant>
        <vt:lpwstr>_Toc234914577</vt:lpwstr>
      </vt:variant>
      <vt:variant>
        <vt:i4>1966130</vt:i4>
      </vt:variant>
      <vt:variant>
        <vt:i4>134</vt:i4>
      </vt:variant>
      <vt:variant>
        <vt:i4>0</vt:i4>
      </vt:variant>
      <vt:variant>
        <vt:i4>5</vt:i4>
      </vt:variant>
      <vt:variant>
        <vt:lpwstr/>
      </vt:variant>
      <vt:variant>
        <vt:lpwstr>_Toc234914576</vt:lpwstr>
      </vt:variant>
      <vt:variant>
        <vt:i4>1966130</vt:i4>
      </vt:variant>
      <vt:variant>
        <vt:i4>128</vt:i4>
      </vt:variant>
      <vt:variant>
        <vt:i4>0</vt:i4>
      </vt:variant>
      <vt:variant>
        <vt:i4>5</vt:i4>
      </vt:variant>
      <vt:variant>
        <vt:lpwstr/>
      </vt:variant>
      <vt:variant>
        <vt:lpwstr>_Toc234914575</vt:lpwstr>
      </vt:variant>
      <vt:variant>
        <vt:i4>1966130</vt:i4>
      </vt:variant>
      <vt:variant>
        <vt:i4>122</vt:i4>
      </vt:variant>
      <vt:variant>
        <vt:i4>0</vt:i4>
      </vt:variant>
      <vt:variant>
        <vt:i4>5</vt:i4>
      </vt:variant>
      <vt:variant>
        <vt:lpwstr/>
      </vt:variant>
      <vt:variant>
        <vt:lpwstr>_Toc234914574</vt:lpwstr>
      </vt:variant>
      <vt:variant>
        <vt:i4>1966130</vt:i4>
      </vt:variant>
      <vt:variant>
        <vt:i4>116</vt:i4>
      </vt:variant>
      <vt:variant>
        <vt:i4>0</vt:i4>
      </vt:variant>
      <vt:variant>
        <vt:i4>5</vt:i4>
      </vt:variant>
      <vt:variant>
        <vt:lpwstr/>
      </vt:variant>
      <vt:variant>
        <vt:lpwstr>_Toc234914573</vt:lpwstr>
      </vt:variant>
      <vt:variant>
        <vt:i4>1966130</vt:i4>
      </vt:variant>
      <vt:variant>
        <vt:i4>110</vt:i4>
      </vt:variant>
      <vt:variant>
        <vt:i4>0</vt:i4>
      </vt:variant>
      <vt:variant>
        <vt:i4>5</vt:i4>
      </vt:variant>
      <vt:variant>
        <vt:lpwstr/>
      </vt:variant>
      <vt:variant>
        <vt:lpwstr>_Toc234914572</vt:lpwstr>
      </vt:variant>
      <vt:variant>
        <vt:i4>1966130</vt:i4>
      </vt:variant>
      <vt:variant>
        <vt:i4>104</vt:i4>
      </vt:variant>
      <vt:variant>
        <vt:i4>0</vt:i4>
      </vt:variant>
      <vt:variant>
        <vt:i4>5</vt:i4>
      </vt:variant>
      <vt:variant>
        <vt:lpwstr/>
      </vt:variant>
      <vt:variant>
        <vt:lpwstr>_Toc234914571</vt:lpwstr>
      </vt:variant>
      <vt:variant>
        <vt:i4>1966130</vt:i4>
      </vt:variant>
      <vt:variant>
        <vt:i4>98</vt:i4>
      </vt:variant>
      <vt:variant>
        <vt:i4>0</vt:i4>
      </vt:variant>
      <vt:variant>
        <vt:i4>5</vt:i4>
      </vt:variant>
      <vt:variant>
        <vt:lpwstr/>
      </vt:variant>
      <vt:variant>
        <vt:lpwstr>_Toc234914570</vt:lpwstr>
      </vt:variant>
      <vt:variant>
        <vt:i4>2031666</vt:i4>
      </vt:variant>
      <vt:variant>
        <vt:i4>92</vt:i4>
      </vt:variant>
      <vt:variant>
        <vt:i4>0</vt:i4>
      </vt:variant>
      <vt:variant>
        <vt:i4>5</vt:i4>
      </vt:variant>
      <vt:variant>
        <vt:lpwstr/>
      </vt:variant>
      <vt:variant>
        <vt:lpwstr>_Toc234914569</vt:lpwstr>
      </vt:variant>
      <vt:variant>
        <vt:i4>2031666</vt:i4>
      </vt:variant>
      <vt:variant>
        <vt:i4>86</vt:i4>
      </vt:variant>
      <vt:variant>
        <vt:i4>0</vt:i4>
      </vt:variant>
      <vt:variant>
        <vt:i4>5</vt:i4>
      </vt:variant>
      <vt:variant>
        <vt:lpwstr/>
      </vt:variant>
      <vt:variant>
        <vt:lpwstr>_Toc234914568</vt:lpwstr>
      </vt:variant>
      <vt:variant>
        <vt:i4>2031666</vt:i4>
      </vt:variant>
      <vt:variant>
        <vt:i4>80</vt:i4>
      </vt:variant>
      <vt:variant>
        <vt:i4>0</vt:i4>
      </vt:variant>
      <vt:variant>
        <vt:i4>5</vt:i4>
      </vt:variant>
      <vt:variant>
        <vt:lpwstr/>
      </vt:variant>
      <vt:variant>
        <vt:lpwstr>_Toc234914567</vt:lpwstr>
      </vt:variant>
      <vt:variant>
        <vt:i4>2031666</vt:i4>
      </vt:variant>
      <vt:variant>
        <vt:i4>74</vt:i4>
      </vt:variant>
      <vt:variant>
        <vt:i4>0</vt:i4>
      </vt:variant>
      <vt:variant>
        <vt:i4>5</vt:i4>
      </vt:variant>
      <vt:variant>
        <vt:lpwstr/>
      </vt:variant>
      <vt:variant>
        <vt:lpwstr>_Toc234914566</vt:lpwstr>
      </vt:variant>
      <vt:variant>
        <vt:i4>2031666</vt:i4>
      </vt:variant>
      <vt:variant>
        <vt:i4>68</vt:i4>
      </vt:variant>
      <vt:variant>
        <vt:i4>0</vt:i4>
      </vt:variant>
      <vt:variant>
        <vt:i4>5</vt:i4>
      </vt:variant>
      <vt:variant>
        <vt:lpwstr/>
      </vt:variant>
      <vt:variant>
        <vt:lpwstr>_Toc234914565</vt:lpwstr>
      </vt:variant>
      <vt:variant>
        <vt:i4>2031666</vt:i4>
      </vt:variant>
      <vt:variant>
        <vt:i4>62</vt:i4>
      </vt:variant>
      <vt:variant>
        <vt:i4>0</vt:i4>
      </vt:variant>
      <vt:variant>
        <vt:i4>5</vt:i4>
      </vt:variant>
      <vt:variant>
        <vt:lpwstr/>
      </vt:variant>
      <vt:variant>
        <vt:lpwstr>_Toc234914564</vt:lpwstr>
      </vt:variant>
      <vt:variant>
        <vt:i4>2031666</vt:i4>
      </vt:variant>
      <vt:variant>
        <vt:i4>56</vt:i4>
      </vt:variant>
      <vt:variant>
        <vt:i4>0</vt:i4>
      </vt:variant>
      <vt:variant>
        <vt:i4>5</vt:i4>
      </vt:variant>
      <vt:variant>
        <vt:lpwstr/>
      </vt:variant>
      <vt:variant>
        <vt:lpwstr>_Toc234914563</vt:lpwstr>
      </vt:variant>
      <vt:variant>
        <vt:i4>2031666</vt:i4>
      </vt:variant>
      <vt:variant>
        <vt:i4>50</vt:i4>
      </vt:variant>
      <vt:variant>
        <vt:i4>0</vt:i4>
      </vt:variant>
      <vt:variant>
        <vt:i4>5</vt:i4>
      </vt:variant>
      <vt:variant>
        <vt:lpwstr/>
      </vt:variant>
      <vt:variant>
        <vt:lpwstr>_Toc234914562</vt:lpwstr>
      </vt:variant>
      <vt:variant>
        <vt:i4>2031666</vt:i4>
      </vt:variant>
      <vt:variant>
        <vt:i4>44</vt:i4>
      </vt:variant>
      <vt:variant>
        <vt:i4>0</vt:i4>
      </vt:variant>
      <vt:variant>
        <vt:i4>5</vt:i4>
      </vt:variant>
      <vt:variant>
        <vt:lpwstr/>
      </vt:variant>
      <vt:variant>
        <vt:lpwstr>_Toc234914561</vt:lpwstr>
      </vt:variant>
      <vt:variant>
        <vt:i4>2031666</vt:i4>
      </vt:variant>
      <vt:variant>
        <vt:i4>38</vt:i4>
      </vt:variant>
      <vt:variant>
        <vt:i4>0</vt:i4>
      </vt:variant>
      <vt:variant>
        <vt:i4>5</vt:i4>
      </vt:variant>
      <vt:variant>
        <vt:lpwstr/>
      </vt:variant>
      <vt:variant>
        <vt:lpwstr>_Toc234914560</vt:lpwstr>
      </vt:variant>
      <vt:variant>
        <vt:i4>1835058</vt:i4>
      </vt:variant>
      <vt:variant>
        <vt:i4>32</vt:i4>
      </vt:variant>
      <vt:variant>
        <vt:i4>0</vt:i4>
      </vt:variant>
      <vt:variant>
        <vt:i4>5</vt:i4>
      </vt:variant>
      <vt:variant>
        <vt:lpwstr/>
      </vt:variant>
      <vt:variant>
        <vt:lpwstr>_Toc234914559</vt:lpwstr>
      </vt:variant>
      <vt:variant>
        <vt:i4>1835058</vt:i4>
      </vt:variant>
      <vt:variant>
        <vt:i4>26</vt:i4>
      </vt:variant>
      <vt:variant>
        <vt:i4>0</vt:i4>
      </vt:variant>
      <vt:variant>
        <vt:i4>5</vt:i4>
      </vt:variant>
      <vt:variant>
        <vt:lpwstr/>
      </vt:variant>
      <vt:variant>
        <vt:lpwstr>_Toc234914558</vt:lpwstr>
      </vt:variant>
      <vt:variant>
        <vt:i4>1835058</vt:i4>
      </vt:variant>
      <vt:variant>
        <vt:i4>20</vt:i4>
      </vt:variant>
      <vt:variant>
        <vt:i4>0</vt:i4>
      </vt:variant>
      <vt:variant>
        <vt:i4>5</vt:i4>
      </vt:variant>
      <vt:variant>
        <vt:lpwstr/>
      </vt:variant>
      <vt:variant>
        <vt:lpwstr>_Toc234914557</vt:lpwstr>
      </vt:variant>
      <vt:variant>
        <vt:i4>1835058</vt:i4>
      </vt:variant>
      <vt:variant>
        <vt:i4>14</vt:i4>
      </vt:variant>
      <vt:variant>
        <vt:i4>0</vt:i4>
      </vt:variant>
      <vt:variant>
        <vt:i4>5</vt:i4>
      </vt:variant>
      <vt:variant>
        <vt:lpwstr/>
      </vt:variant>
      <vt:variant>
        <vt:lpwstr>_Toc234914556</vt:lpwstr>
      </vt:variant>
      <vt:variant>
        <vt:i4>1835058</vt:i4>
      </vt:variant>
      <vt:variant>
        <vt:i4>8</vt:i4>
      </vt:variant>
      <vt:variant>
        <vt:i4>0</vt:i4>
      </vt:variant>
      <vt:variant>
        <vt:i4>5</vt:i4>
      </vt:variant>
      <vt:variant>
        <vt:lpwstr/>
      </vt:variant>
      <vt:variant>
        <vt:lpwstr>_Toc234914555</vt:lpwstr>
      </vt:variant>
      <vt:variant>
        <vt:i4>1835058</vt:i4>
      </vt:variant>
      <vt:variant>
        <vt:i4>2</vt:i4>
      </vt:variant>
      <vt:variant>
        <vt:i4>0</vt:i4>
      </vt:variant>
      <vt:variant>
        <vt:i4>5</vt:i4>
      </vt:variant>
      <vt:variant>
        <vt:lpwstr/>
      </vt:variant>
      <vt:variant>
        <vt:lpwstr>_Toc234914554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Tormod Østmoe</dc:creator>
  <cp:keywords/>
  <cp:lastModifiedBy>Espen Hagen Blokkdal</cp:lastModifiedBy>
  <cp:revision>853</cp:revision>
  <dcterms:created xsi:type="dcterms:W3CDTF">2026-03-19T21:08:00Z</dcterms:created>
  <dcterms:modified xsi:type="dcterms:W3CDTF">2026-08-19T13:12:00Z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ContentTypeId">
    <vt:lpwstr>0x01010066D2E2AFA8979F4EB3C5A846AC4326F4</vt:lpwstr>
  </property>
</Properties>
</file>